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23A3F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4BB15BD4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5B04B639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5ECF98E0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4E7184C2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73FEEB1A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415000BE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35395EED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642DF2B6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51C51259" w14:textId="77777777" w:rsidR="00914063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105DBF32" w14:textId="1B148BE6" w:rsidR="00914063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Lente Intraocular Acrílico Plegable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>Asférico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de Borde Cuadrado 360°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914063" w14:paraId="66C02EA3" w14:textId="77777777" w:rsidTr="00CD2219">
        <w:tc>
          <w:tcPr>
            <w:tcW w:w="2254" w:type="dxa"/>
          </w:tcPr>
          <w:p w14:paraId="011BA2B5" w14:textId="7E47B617" w:rsidR="00914063" w:rsidRPr="00914063" w:rsidRDefault="00914063" w:rsidP="00914063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C3DA61D" w14:textId="0B9EA28E" w:rsidR="00914063" w:rsidRPr="00914063" w:rsidRDefault="00914063" w:rsidP="00914063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41A6E66" w14:textId="0B98AF11" w:rsidR="00914063" w:rsidRPr="00914063" w:rsidRDefault="00914063" w:rsidP="00914063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0509DF17" w14:textId="6BB2B213" w:rsidR="00914063" w:rsidRPr="00914063" w:rsidRDefault="00914063" w:rsidP="00914063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914063" w14:paraId="76E01B1F" w14:textId="77777777" w:rsidTr="00CD2219">
        <w:tc>
          <w:tcPr>
            <w:tcW w:w="2254" w:type="dxa"/>
          </w:tcPr>
          <w:p w14:paraId="75CA0B06" w14:textId="2BD8067F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315EB99" w14:textId="6039F10E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AFC47B0" w14:textId="0B3C9645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1B57157D" w14:textId="48F25241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914063" w14:paraId="51B051DD" w14:textId="77777777" w:rsidTr="00CD2219">
        <w:tc>
          <w:tcPr>
            <w:tcW w:w="2254" w:type="dxa"/>
          </w:tcPr>
          <w:p w14:paraId="0E7D75BE" w14:textId="197DEDBC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E1AA8B3" w14:textId="29E1870B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FC6E172" w14:textId="2E5D8A7E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6BC3CD85" w14:textId="134A6128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914063" w14:paraId="597471D7" w14:textId="77777777" w:rsidTr="00CD2219">
        <w:tc>
          <w:tcPr>
            <w:tcW w:w="2254" w:type="dxa"/>
          </w:tcPr>
          <w:p w14:paraId="74417083" w14:textId="0F161699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D863AA5" w14:textId="4C068C7C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847287" w14:textId="5596CACE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012A93CB" w14:textId="277DF155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914063" w14:paraId="0080EC40" w14:textId="77777777" w:rsidTr="00CD2219">
        <w:tc>
          <w:tcPr>
            <w:tcW w:w="2254" w:type="dxa"/>
          </w:tcPr>
          <w:p w14:paraId="63402D8E" w14:textId="5D6DA221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0208DD5" w14:textId="32484292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6BEDF7C6" w14:textId="14EF222C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23474724" w14:textId="25A00D64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914063" w14:paraId="474755AA" w14:textId="77777777" w:rsidTr="00CD2219">
        <w:tc>
          <w:tcPr>
            <w:tcW w:w="2254" w:type="dxa"/>
          </w:tcPr>
          <w:p w14:paraId="6CF40141" w14:textId="51F1AED1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7E108AF" w14:textId="192EA67F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F170082" w14:textId="34FEA397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707B5A62" w14:textId="082E820F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914063" w14:paraId="4433493E" w14:textId="77777777" w:rsidTr="00CD2219">
        <w:tc>
          <w:tcPr>
            <w:tcW w:w="2254" w:type="dxa"/>
          </w:tcPr>
          <w:p w14:paraId="16AE4289" w14:textId="3FCC782B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63B4B33" w14:textId="2DB6063E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BC0BDAB" w14:textId="27D694C6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4C39104D" w14:textId="7B402CEC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914063" w14:paraId="72B4D5B2" w14:textId="77777777" w:rsidTr="00CD2219">
        <w:tc>
          <w:tcPr>
            <w:tcW w:w="2254" w:type="dxa"/>
          </w:tcPr>
          <w:p w14:paraId="7E8D9F3E" w14:textId="222AE735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A2317EB" w14:textId="3B1A4387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F5958BA" w14:textId="6E163D41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31ADC6EA" w14:textId="680851C4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914063" w14:paraId="0C207DA0" w14:textId="77777777" w:rsidTr="00CD2219">
        <w:tc>
          <w:tcPr>
            <w:tcW w:w="2254" w:type="dxa"/>
          </w:tcPr>
          <w:p w14:paraId="64F992B0" w14:textId="62F4B112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57D523D" w14:textId="799D650F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3C8C201" w14:textId="6638D1D5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07C78406" w14:textId="2235CC1C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914063" w14:paraId="4F7390C4" w14:textId="77777777" w:rsidTr="00CD2219">
        <w:tc>
          <w:tcPr>
            <w:tcW w:w="2254" w:type="dxa"/>
          </w:tcPr>
          <w:p w14:paraId="0DACF483" w14:textId="0BE154F4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F2D04D4" w14:textId="263AFA8B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D1F1E8B" w14:textId="2CD6D5E3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6DE3990E" w14:textId="04E403F9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914063" w14:paraId="0056F61F" w14:textId="77777777" w:rsidTr="00CD2219">
        <w:tc>
          <w:tcPr>
            <w:tcW w:w="2254" w:type="dxa"/>
          </w:tcPr>
          <w:p w14:paraId="7E2A500C" w14:textId="5E84BAA1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84DCF26" w14:textId="3FAA7758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C10C923" w14:textId="48D82275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4B00FF82" w14:textId="3A792AF8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914063" w14:paraId="34E2EBB9" w14:textId="77777777" w:rsidTr="00CD2219">
        <w:tc>
          <w:tcPr>
            <w:tcW w:w="2254" w:type="dxa"/>
          </w:tcPr>
          <w:p w14:paraId="5264116C" w14:textId="24F88FDA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3FD3F96" w14:textId="09B14470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57D5827" w14:textId="26AEB6CD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34AB90E8" w14:textId="557238D2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914063" w14:paraId="7FF96BB7" w14:textId="77777777" w:rsidTr="00CD2219">
        <w:tc>
          <w:tcPr>
            <w:tcW w:w="2254" w:type="dxa"/>
          </w:tcPr>
          <w:p w14:paraId="27529AEA" w14:textId="6EB35E1B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70DBD9B" w14:textId="709B2B84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52FAF6F" w14:textId="17A79737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16A2425" w14:textId="19FAAA21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CD2219" w14:paraId="5E215CFF" w14:textId="77777777" w:rsidTr="00CD2219">
        <w:tc>
          <w:tcPr>
            <w:tcW w:w="2254" w:type="dxa"/>
          </w:tcPr>
          <w:p w14:paraId="320516B6" w14:textId="060B729A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8451378" w14:textId="722E2FAF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D08A3C8" w14:textId="1360CA10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F800A8C" w14:textId="405D85A9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914063" w14:paraId="2597E646" w14:textId="77777777" w:rsidTr="00CD2219">
        <w:tc>
          <w:tcPr>
            <w:tcW w:w="2254" w:type="dxa"/>
          </w:tcPr>
          <w:p w14:paraId="5306B82F" w14:textId="0038303A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3D4B4D2" w14:textId="70E852C5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229BCA5" w14:textId="03347A51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636F669" w14:textId="5EDD7DC8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CD2219" w14:paraId="72647AE1" w14:textId="77777777" w:rsidTr="00CD2219">
        <w:tc>
          <w:tcPr>
            <w:tcW w:w="2254" w:type="dxa"/>
          </w:tcPr>
          <w:p w14:paraId="3528A7D0" w14:textId="069ECFFB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3BA9ABF" w14:textId="1BBC35B2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8CF7677" w14:textId="0F45393D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A008E6B" w14:textId="722F563E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CD2219" w14:paraId="04274E15" w14:textId="77777777" w:rsidTr="00CD2219">
        <w:tc>
          <w:tcPr>
            <w:tcW w:w="2254" w:type="dxa"/>
          </w:tcPr>
          <w:p w14:paraId="1FB9BDFB" w14:textId="159D786D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3BA093F" w14:textId="1E64B752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3017F2C" w14:textId="6DB19B66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6B7860D2" w14:textId="1D0C7AA4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30.0</w:t>
            </w:r>
          </w:p>
        </w:tc>
      </w:tr>
      <w:tr w:rsidR="00CD2219" w14:paraId="67E96560" w14:textId="77777777" w:rsidTr="00CD2219">
        <w:tc>
          <w:tcPr>
            <w:tcW w:w="2254" w:type="dxa"/>
          </w:tcPr>
          <w:p w14:paraId="06856C2E" w14:textId="55219DD6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793D0F7" w14:textId="4790EFA4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CC4782C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842DB71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1EAA24BC" w14:textId="77777777" w:rsidTr="00CD2219">
        <w:tc>
          <w:tcPr>
            <w:tcW w:w="2254" w:type="dxa"/>
          </w:tcPr>
          <w:p w14:paraId="64133822" w14:textId="05B10329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05D4984" w14:textId="1E46327C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5DA2CA3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DEF4155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27B86BCB" w14:textId="77777777" w:rsidTr="00CD2219">
        <w:tc>
          <w:tcPr>
            <w:tcW w:w="2254" w:type="dxa"/>
          </w:tcPr>
          <w:p w14:paraId="103BE044" w14:textId="02C9B1A2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41746DB" w14:textId="72D2E09B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C062DC2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416549A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46E315EB" w14:textId="77777777" w:rsidTr="00CD2219">
        <w:tc>
          <w:tcPr>
            <w:tcW w:w="2254" w:type="dxa"/>
          </w:tcPr>
          <w:p w14:paraId="73B61E38" w14:textId="0EB05558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CB22F0D" w14:textId="1EFF9AAA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AC3BDFE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25CA2EC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67CA8506" w14:textId="77777777" w:rsidTr="00CD2219">
        <w:tc>
          <w:tcPr>
            <w:tcW w:w="2254" w:type="dxa"/>
          </w:tcPr>
          <w:p w14:paraId="6A9056AA" w14:textId="1DC6BB02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E59B88F" w14:textId="4EDD2514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30A2902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7D3EA27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5D7055C9" w14:textId="77777777" w:rsidTr="00CD2219">
        <w:tc>
          <w:tcPr>
            <w:tcW w:w="2254" w:type="dxa"/>
          </w:tcPr>
          <w:p w14:paraId="5655FF92" w14:textId="6C010262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C3A6885" w14:textId="14E44862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7C8800C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1E51C02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195F4E29" w14:textId="77777777" w:rsidTr="00CD2219">
        <w:tc>
          <w:tcPr>
            <w:tcW w:w="2254" w:type="dxa"/>
          </w:tcPr>
          <w:p w14:paraId="44F30717" w14:textId="7DC54E74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A63D6AC" w14:textId="14B9A275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32F4BBE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87987E5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CD2219" w14:paraId="618E896F" w14:textId="77777777" w:rsidTr="00CD2219">
        <w:tc>
          <w:tcPr>
            <w:tcW w:w="2254" w:type="dxa"/>
          </w:tcPr>
          <w:p w14:paraId="05A101CE" w14:textId="155FA4DD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CCF0186" w14:textId="309A279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7C7A224E" w14:textId="77777777" w:rsidR="00CD2219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483061D" w14:textId="77777777" w:rsidR="00CD2219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914063" w14:paraId="3FD8914C" w14:textId="77777777" w:rsidTr="00CD2219">
        <w:tc>
          <w:tcPr>
            <w:tcW w:w="2254" w:type="dxa"/>
          </w:tcPr>
          <w:p w14:paraId="38FC85BF" w14:textId="11447B58" w:rsidR="00914063" w:rsidRPr="00914063" w:rsidRDefault="00CD2219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AA3B386" w14:textId="24ED9177" w:rsidR="00914063" w:rsidRPr="00CD2219" w:rsidRDefault="00CD2219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052AEBEF" w14:textId="77777777" w:rsidR="00914063" w:rsidRPr="00914063" w:rsidRDefault="00914063" w:rsidP="00CD2219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AA9D18A" w14:textId="77777777" w:rsidR="00914063" w:rsidRPr="00CD2219" w:rsidRDefault="00914063" w:rsidP="00CD2219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1940E01D" w14:textId="77777777" w:rsidR="00914063" w:rsidRDefault="00914063" w:rsidP="00CD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68E2724D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5247F5E6" w14:textId="77777777" w:rsidR="00914063" w:rsidRPr="00D2062B" w:rsidRDefault="00914063" w:rsidP="0091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2DB1510C" w14:textId="77777777" w:rsidR="00914063" w:rsidRPr="00D2062B" w:rsidRDefault="00914063" w:rsidP="009140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067F00B2" w14:textId="77777777" w:rsidR="00914063" w:rsidRPr="00D2062B" w:rsidRDefault="00914063" w:rsidP="009140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514A5D24" w14:textId="77777777" w:rsidR="00914063" w:rsidRPr="00D2062B" w:rsidRDefault="00914063" w:rsidP="00914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4838676B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lastRenderedPageBreak/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36E43FC6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6D6F68D7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6615FF1B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74E8AA83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1CE25F86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33775BF1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296FBECA" w14:textId="29196BDC" w:rsidR="00BC2D5E" w:rsidRPr="000F50E4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4F4B9E41" w14:textId="77777777" w:rsidR="000F50E4" w:rsidRDefault="000F50E4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3EF720CD" w14:textId="77777777" w:rsidR="00BC2D5E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29B23503" w14:textId="453C22D3" w:rsidR="00BC2D5E" w:rsidRPr="000F50E4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Lente Intraocular Estéril:</w:t>
      </w:r>
    </w:p>
    <w:p w14:paraId="37031645" w14:textId="3E191641" w:rsidR="00BC2D5E" w:rsidRPr="000F50E4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Material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Acrilico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Hidrofobico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de una Pieza,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Adapt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AO: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Optica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Asferica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Libre de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Aberracion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BC2D5E" w14:paraId="0508B1B4" w14:textId="77777777" w:rsidTr="007978A8">
        <w:tc>
          <w:tcPr>
            <w:tcW w:w="2254" w:type="dxa"/>
          </w:tcPr>
          <w:p w14:paraId="34A87414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D7A01C0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CA1FE77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3DABDB4B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0F50E4" w14:paraId="586632AD" w14:textId="77777777" w:rsidTr="007978A8">
        <w:tc>
          <w:tcPr>
            <w:tcW w:w="2254" w:type="dxa"/>
          </w:tcPr>
          <w:p w14:paraId="5DA27ED3" w14:textId="12F0D114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DE849CE" w14:textId="10058996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36445EC" w14:textId="3A95282F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254" w:type="dxa"/>
          </w:tcPr>
          <w:p w14:paraId="08DB194C" w14:textId="212397D8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0F50E4" w14:paraId="483331FD" w14:textId="77777777" w:rsidTr="007978A8">
        <w:tc>
          <w:tcPr>
            <w:tcW w:w="2254" w:type="dxa"/>
          </w:tcPr>
          <w:p w14:paraId="01A67CAE" w14:textId="3B919819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B09C5B9" w14:textId="3F7BFEF5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0F331FB" w14:textId="073373A9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254" w:type="dxa"/>
          </w:tcPr>
          <w:p w14:paraId="3CD16597" w14:textId="6D850BF6" w:rsidR="000F50E4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BC2D5E" w14:paraId="2F3461DF" w14:textId="77777777" w:rsidTr="007978A8">
        <w:tc>
          <w:tcPr>
            <w:tcW w:w="2254" w:type="dxa"/>
          </w:tcPr>
          <w:p w14:paraId="3995F79F" w14:textId="5B84DAE3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9494F33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C703976" w14:textId="5BE8D30A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254" w:type="dxa"/>
          </w:tcPr>
          <w:p w14:paraId="185926DB" w14:textId="2428DC0C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BC2D5E" w14:paraId="3602EF8E" w14:textId="77777777" w:rsidTr="007978A8">
        <w:tc>
          <w:tcPr>
            <w:tcW w:w="2254" w:type="dxa"/>
          </w:tcPr>
          <w:p w14:paraId="079B7857" w14:textId="12CE0E35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2644A4A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C82EAED" w14:textId="0DF50CC3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157B4B42" w14:textId="4E8E7F9E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BC2D5E" w14:paraId="68233C0D" w14:textId="77777777" w:rsidTr="007978A8">
        <w:tc>
          <w:tcPr>
            <w:tcW w:w="2254" w:type="dxa"/>
          </w:tcPr>
          <w:p w14:paraId="29ACE67D" w14:textId="0603D5A2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9132352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E3EFFCB" w14:textId="0CF75E6C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71E7E403" w14:textId="4BC2A046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BC2D5E" w14:paraId="490FACD7" w14:textId="77777777" w:rsidTr="007978A8">
        <w:tc>
          <w:tcPr>
            <w:tcW w:w="2254" w:type="dxa"/>
          </w:tcPr>
          <w:p w14:paraId="2AC3AD65" w14:textId="5C275B2D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FDFBA08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34F0A38B" w14:textId="08EE16F3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0EBECEC9" w14:textId="048B6909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BC2D5E" w14:paraId="1B5EA8EB" w14:textId="77777777" w:rsidTr="007978A8">
        <w:tc>
          <w:tcPr>
            <w:tcW w:w="2254" w:type="dxa"/>
          </w:tcPr>
          <w:p w14:paraId="79669A4E" w14:textId="6CE1B772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03A993F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315E9EB" w14:textId="30F32738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4ABBA2BA" w14:textId="73493C4F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BC2D5E" w14:paraId="2D2E8B5D" w14:textId="77777777" w:rsidTr="007978A8">
        <w:tc>
          <w:tcPr>
            <w:tcW w:w="2254" w:type="dxa"/>
          </w:tcPr>
          <w:p w14:paraId="1982EFB4" w14:textId="2A47720C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F3285EF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0490ED8" w14:textId="7B3458FF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6DCB5952" w14:textId="5B9B8BD2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BC2D5E" w14:paraId="6AE6EBE7" w14:textId="77777777" w:rsidTr="007978A8">
        <w:tc>
          <w:tcPr>
            <w:tcW w:w="2254" w:type="dxa"/>
          </w:tcPr>
          <w:p w14:paraId="6DA529E7" w14:textId="11EF03EA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44568D1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5D31B54" w14:textId="22471DAF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2ECC33AB" w14:textId="794FF17E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BC2D5E" w14:paraId="222D603E" w14:textId="77777777" w:rsidTr="007978A8">
        <w:tc>
          <w:tcPr>
            <w:tcW w:w="2254" w:type="dxa"/>
          </w:tcPr>
          <w:p w14:paraId="37F4F361" w14:textId="1975DB69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B29B0D2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971474D" w14:textId="1D4A7D8C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29C914BD" w14:textId="0AF078CC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BC2D5E" w14:paraId="785C64F4" w14:textId="77777777" w:rsidTr="007978A8">
        <w:tc>
          <w:tcPr>
            <w:tcW w:w="2254" w:type="dxa"/>
          </w:tcPr>
          <w:p w14:paraId="41D1EC3C" w14:textId="596F15D9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D609F1A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EC47219" w14:textId="4DBF1576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015A1821" w14:textId="4656CDB3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BC2D5E" w14:paraId="213E420B" w14:textId="77777777" w:rsidTr="007978A8">
        <w:tc>
          <w:tcPr>
            <w:tcW w:w="2254" w:type="dxa"/>
          </w:tcPr>
          <w:p w14:paraId="0B99E2F9" w14:textId="15A60358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9A532EA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19F0749" w14:textId="36A73326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0CE751EA" w14:textId="0B1E3096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BC2D5E" w14:paraId="4B636AE8" w14:textId="77777777" w:rsidTr="007978A8">
        <w:tc>
          <w:tcPr>
            <w:tcW w:w="2254" w:type="dxa"/>
          </w:tcPr>
          <w:p w14:paraId="6C787723" w14:textId="1CDB14D2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47F5D11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5224FFD" w14:textId="47620621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1063453A" w14:textId="203A94D4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BC2D5E" w14:paraId="7B317AE5" w14:textId="77777777" w:rsidTr="007978A8">
        <w:tc>
          <w:tcPr>
            <w:tcW w:w="2254" w:type="dxa"/>
          </w:tcPr>
          <w:p w14:paraId="40091FE5" w14:textId="1BBA8B91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9197753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1036A8B" w14:textId="16920B37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1B1B239A" w14:textId="026C548C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BC2D5E" w14:paraId="54F35697" w14:textId="77777777" w:rsidTr="007978A8">
        <w:tc>
          <w:tcPr>
            <w:tcW w:w="2254" w:type="dxa"/>
          </w:tcPr>
          <w:p w14:paraId="3444ACFC" w14:textId="5E88F3E5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9AD1AE2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0ED3A0E" w14:textId="7BC4EDAE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77D8D86A" w14:textId="10F435EF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BC2D5E" w14:paraId="090037A5" w14:textId="77777777" w:rsidTr="007978A8">
        <w:tc>
          <w:tcPr>
            <w:tcW w:w="2254" w:type="dxa"/>
          </w:tcPr>
          <w:p w14:paraId="164DB0E8" w14:textId="47017733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D8863C9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468F601" w14:textId="4CDF2EF6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39B251FD" w14:textId="03C5D8B6" w:rsidR="00BC2D5E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30.0</w:t>
            </w:r>
          </w:p>
        </w:tc>
      </w:tr>
      <w:tr w:rsidR="00BC2D5E" w14:paraId="3D962226" w14:textId="77777777" w:rsidTr="007978A8">
        <w:tc>
          <w:tcPr>
            <w:tcW w:w="2254" w:type="dxa"/>
          </w:tcPr>
          <w:p w14:paraId="68637B86" w14:textId="1E46C5A8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B86A191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6F10202" w14:textId="09FF5E0A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6E6C165" w14:textId="49D34E8B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04718628" w14:textId="77777777" w:rsidTr="007978A8">
        <w:tc>
          <w:tcPr>
            <w:tcW w:w="2254" w:type="dxa"/>
          </w:tcPr>
          <w:p w14:paraId="43A8D935" w14:textId="1C19879D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FA19215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46E0293" w14:textId="24C761F4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B659E29" w14:textId="4A790E3A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1CE48E91" w14:textId="77777777" w:rsidTr="007978A8">
        <w:tc>
          <w:tcPr>
            <w:tcW w:w="2254" w:type="dxa"/>
          </w:tcPr>
          <w:p w14:paraId="1234585E" w14:textId="1A7453C0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D2ECB96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745379A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572B709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6FCC8D42" w14:textId="77777777" w:rsidTr="007978A8">
        <w:tc>
          <w:tcPr>
            <w:tcW w:w="2254" w:type="dxa"/>
          </w:tcPr>
          <w:p w14:paraId="073E104B" w14:textId="7BBDABB0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303C8E3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33E9CC8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4118949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7EF58C46" w14:textId="77777777" w:rsidTr="007978A8">
        <w:tc>
          <w:tcPr>
            <w:tcW w:w="2254" w:type="dxa"/>
          </w:tcPr>
          <w:p w14:paraId="155411B8" w14:textId="36706EF5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5387352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ACE275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078A243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75C0BDE6" w14:textId="77777777" w:rsidTr="007978A8">
        <w:tc>
          <w:tcPr>
            <w:tcW w:w="2254" w:type="dxa"/>
          </w:tcPr>
          <w:p w14:paraId="2D135284" w14:textId="125D75C3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95159CF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0EF3B75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4C8C881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764121DB" w14:textId="77777777" w:rsidTr="007978A8">
        <w:tc>
          <w:tcPr>
            <w:tcW w:w="2254" w:type="dxa"/>
          </w:tcPr>
          <w:p w14:paraId="7E4213DE" w14:textId="18E8E950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8011A78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D6139F1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5F8D646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26D5DAA6" w14:textId="77777777" w:rsidTr="007978A8">
        <w:tc>
          <w:tcPr>
            <w:tcW w:w="2254" w:type="dxa"/>
          </w:tcPr>
          <w:p w14:paraId="3BBCB403" w14:textId="788A7061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152AED5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C09EFC0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43F98CD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399664B6" w14:textId="77777777" w:rsidTr="007978A8">
        <w:tc>
          <w:tcPr>
            <w:tcW w:w="2254" w:type="dxa"/>
          </w:tcPr>
          <w:p w14:paraId="7531D48A" w14:textId="7013810B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3B3A1DB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D54FB70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03EF052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4D140B18" w14:textId="77777777" w:rsidTr="007978A8">
        <w:tc>
          <w:tcPr>
            <w:tcW w:w="2254" w:type="dxa"/>
          </w:tcPr>
          <w:p w14:paraId="59A27BBF" w14:textId="40758ED4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972423A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3F637DDE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6E07C79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BC2D5E" w14:paraId="78DC7CBF" w14:textId="77777777" w:rsidTr="007978A8">
        <w:tc>
          <w:tcPr>
            <w:tcW w:w="2254" w:type="dxa"/>
          </w:tcPr>
          <w:p w14:paraId="14FA6918" w14:textId="6EDD4B0D" w:rsidR="00BC2D5E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59E7B3C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0BEA8B82" w14:textId="77777777" w:rsidR="00BC2D5E" w:rsidRPr="00914063" w:rsidRDefault="00BC2D5E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FF6C47B" w14:textId="77777777" w:rsidR="00BC2D5E" w:rsidRPr="00CD2219" w:rsidRDefault="00BC2D5E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681E2AB2" w14:textId="77777777" w:rsidR="00BC2D5E" w:rsidRPr="00D2062B" w:rsidRDefault="00BC2D5E" w:rsidP="00BC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858D217" w14:textId="77777777" w:rsidR="00BC2D5E" w:rsidRPr="00D2062B" w:rsidRDefault="00BC2D5E" w:rsidP="00BC2D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3280BDFC" w14:textId="77777777" w:rsidR="00BC2D5E" w:rsidRPr="00D2062B" w:rsidRDefault="00BC2D5E" w:rsidP="00BC2D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1005292B" w14:textId="77777777" w:rsidR="00BC2D5E" w:rsidRPr="00D2062B" w:rsidRDefault="00BC2D5E" w:rsidP="00BC2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3832CBB8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lastRenderedPageBreak/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0FBE33B4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0ED23C69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32644E94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4D2753B7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78C3660C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7B2EE101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507ACCF0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1214EA7B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47743B9D" w14:textId="77777777" w:rsidR="000F50E4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511FC216" w14:textId="36F52F1F" w:rsidR="000F50E4" w:rsidRPr="000F50E4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Lente Intraocular de una pieza de PMMA para cámara posterior,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Rigido</w:t>
      </w:r>
      <w:proofErr w:type="spellEnd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proofErr w:type="spellStart"/>
      <w:r w:rsidRPr="000F50E4">
        <w:rPr>
          <w:rFonts w:ascii="Times New Roman" w:eastAsia="Times New Roman" w:hAnsi="Times New Roman" w:cs="Times New Roman"/>
          <w:sz w:val="24"/>
          <w:szCs w:val="24"/>
          <w:lang w:eastAsia="es-ES"/>
        </w:rPr>
        <w:t>Poli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metilmetacrilato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0F50E4" w14:paraId="7537D097" w14:textId="77777777" w:rsidTr="007978A8">
        <w:tc>
          <w:tcPr>
            <w:tcW w:w="2254" w:type="dxa"/>
          </w:tcPr>
          <w:p w14:paraId="4A65ADD8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9CB07DE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CF9A5AB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505558AD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0F50E4" w14:paraId="26ABEEAD" w14:textId="77777777" w:rsidTr="007978A8">
        <w:tc>
          <w:tcPr>
            <w:tcW w:w="2254" w:type="dxa"/>
          </w:tcPr>
          <w:p w14:paraId="794A38B3" w14:textId="1A35189F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F6E1102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C8F3572" w14:textId="3782A576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254" w:type="dxa"/>
          </w:tcPr>
          <w:p w14:paraId="0D022757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0F50E4" w14:paraId="5F5E3C36" w14:textId="77777777" w:rsidTr="007978A8">
        <w:tc>
          <w:tcPr>
            <w:tcW w:w="2254" w:type="dxa"/>
          </w:tcPr>
          <w:p w14:paraId="2CF033EC" w14:textId="01FE4323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604ACBE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C63BDDA" w14:textId="2A127344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254" w:type="dxa"/>
          </w:tcPr>
          <w:p w14:paraId="29774351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0F50E4" w14:paraId="2F9002FE" w14:textId="77777777" w:rsidTr="007978A8">
        <w:tc>
          <w:tcPr>
            <w:tcW w:w="2254" w:type="dxa"/>
          </w:tcPr>
          <w:p w14:paraId="3D38CFE4" w14:textId="1262521C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78C235D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6356FD7" w14:textId="20DCB18D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254" w:type="dxa"/>
          </w:tcPr>
          <w:p w14:paraId="2B1068C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0F50E4" w14:paraId="014DCBD6" w14:textId="77777777" w:rsidTr="007978A8">
        <w:tc>
          <w:tcPr>
            <w:tcW w:w="2254" w:type="dxa"/>
          </w:tcPr>
          <w:p w14:paraId="42CF914E" w14:textId="60F4BF15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0063EAB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7A9EFE15" w14:textId="4D942A64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254" w:type="dxa"/>
          </w:tcPr>
          <w:p w14:paraId="40867546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0F50E4" w14:paraId="6E0EF4A1" w14:textId="77777777" w:rsidTr="007978A8">
        <w:tc>
          <w:tcPr>
            <w:tcW w:w="2254" w:type="dxa"/>
          </w:tcPr>
          <w:p w14:paraId="20917635" w14:textId="28538157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770A23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70B66CB" w14:textId="482B12B2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254" w:type="dxa"/>
          </w:tcPr>
          <w:p w14:paraId="5B7336EC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0F50E4" w14:paraId="5FBAEB46" w14:textId="77777777" w:rsidTr="007978A8">
        <w:tc>
          <w:tcPr>
            <w:tcW w:w="2254" w:type="dxa"/>
          </w:tcPr>
          <w:p w14:paraId="4ECBB46E" w14:textId="2695B1FC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7D5C82F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F6DA650" w14:textId="377924BC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0C9232FE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0F50E4" w14:paraId="47574FB6" w14:textId="77777777" w:rsidTr="007978A8">
        <w:tc>
          <w:tcPr>
            <w:tcW w:w="2254" w:type="dxa"/>
          </w:tcPr>
          <w:p w14:paraId="20E0D4B1" w14:textId="57D9E00B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C4C523B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6FB89A9" w14:textId="3D83139E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3ADCE559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0F50E4" w14:paraId="67725589" w14:textId="77777777" w:rsidTr="007978A8">
        <w:tc>
          <w:tcPr>
            <w:tcW w:w="2254" w:type="dxa"/>
          </w:tcPr>
          <w:p w14:paraId="7B99E4C9" w14:textId="5C74FB7B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9EAF3E5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59B8238" w14:textId="68946DA3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59DF52A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0F50E4" w14:paraId="0920A746" w14:textId="77777777" w:rsidTr="007978A8">
        <w:tc>
          <w:tcPr>
            <w:tcW w:w="2254" w:type="dxa"/>
          </w:tcPr>
          <w:p w14:paraId="2848618E" w14:textId="0EE096B2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BD356EE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5BADA33" w14:textId="213EECDE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1C51CC8B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0F50E4" w14:paraId="66D01E68" w14:textId="77777777" w:rsidTr="007978A8">
        <w:tc>
          <w:tcPr>
            <w:tcW w:w="2254" w:type="dxa"/>
          </w:tcPr>
          <w:p w14:paraId="44BDD370" w14:textId="5901EB8D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1655391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743C062" w14:textId="0611D4A6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2D386038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0F50E4" w14:paraId="2E5A131C" w14:textId="77777777" w:rsidTr="007978A8">
        <w:tc>
          <w:tcPr>
            <w:tcW w:w="2254" w:type="dxa"/>
          </w:tcPr>
          <w:p w14:paraId="592B625B" w14:textId="39B6659A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0693072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E747B21" w14:textId="7517892B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25A46241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0F50E4" w14:paraId="0A3D144A" w14:textId="77777777" w:rsidTr="007978A8">
        <w:tc>
          <w:tcPr>
            <w:tcW w:w="2254" w:type="dxa"/>
          </w:tcPr>
          <w:p w14:paraId="509BD530" w14:textId="25649592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54E7F3D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F73F0BF" w14:textId="22F61E8C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0DE7A1F6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0F50E4" w14:paraId="4136DFED" w14:textId="77777777" w:rsidTr="007978A8">
        <w:tc>
          <w:tcPr>
            <w:tcW w:w="2254" w:type="dxa"/>
          </w:tcPr>
          <w:p w14:paraId="64401E04" w14:textId="1ECAC69A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ACC7611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0DA3241" w14:textId="56FEB84D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2DC6DDC7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0F50E4" w14:paraId="2BDEBABE" w14:textId="77777777" w:rsidTr="007978A8">
        <w:tc>
          <w:tcPr>
            <w:tcW w:w="2254" w:type="dxa"/>
          </w:tcPr>
          <w:p w14:paraId="71396F9F" w14:textId="6431BD23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37C0F83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96BEC09" w14:textId="04F13AD7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0C4AC7C6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0F50E4" w14:paraId="616910E3" w14:textId="77777777" w:rsidTr="007978A8">
        <w:tc>
          <w:tcPr>
            <w:tcW w:w="2254" w:type="dxa"/>
          </w:tcPr>
          <w:p w14:paraId="1AAECD43" w14:textId="6331D495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F054CB2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95C1BD6" w14:textId="356B0DEB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6DA4AC0B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0F50E4" w14:paraId="1E3492C8" w14:textId="77777777" w:rsidTr="007978A8">
        <w:tc>
          <w:tcPr>
            <w:tcW w:w="2254" w:type="dxa"/>
          </w:tcPr>
          <w:p w14:paraId="16B9CE14" w14:textId="09B5556A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123812C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A1F5FC1" w14:textId="442BE3B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0A9692C" w14:textId="472DD40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43A66D66" w14:textId="77777777" w:rsidTr="007978A8">
        <w:tc>
          <w:tcPr>
            <w:tcW w:w="2254" w:type="dxa"/>
          </w:tcPr>
          <w:p w14:paraId="61EFB54E" w14:textId="0C9A6B99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40B6972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4D91AC7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7E4E809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48D589EB" w14:textId="77777777" w:rsidTr="007978A8">
        <w:tc>
          <w:tcPr>
            <w:tcW w:w="2254" w:type="dxa"/>
          </w:tcPr>
          <w:p w14:paraId="62BFAA82" w14:textId="1B1E86E1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DFD2FDD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5222E0B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B4D201C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34C77D5A" w14:textId="77777777" w:rsidTr="007978A8">
        <w:tc>
          <w:tcPr>
            <w:tcW w:w="2254" w:type="dxa"/>
          </w:tcPr>
          <w:p w14:paraId="4318DB9B" w14:textId="7D292559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BAD9DFB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E926367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0FC2942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29127F46" w14:textId="77777777" w:rsidTr="007978A8">
        <w:tc>
          <w:tcPr>
            <w:tcW w:w="2254" w:type="dxa"/>
          </w:tcPr>
          <w:p w14:paraId="6420BE42" w14:textId="2E8ACFB4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72FDEA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27D0C4C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24DADD3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12214D3B" w14:textId="77777777" w:rsidTr="007978A8">
        <w:tc>
          <w:tcPr>
            <w:tcW w:w="2254" w:type="dxa"/>
          </w:tcPr>
          <w:p w14:paraId="45A97194" w14:textId="1E4EF659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07709BE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1BD82BC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E4D2F6E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64965938" w14:textId="77777777" w:rsidTr="007978A8">
        <w:tc>
          <w:tcPr>
            <w:tcW w:w="2254" w:type="dxa"/>
          </w:tcPr>
          <w:p w14:paraId="229C81BD" w14:textId="564D7285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929F711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9F824FD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FAFC146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6DBCCB87" w14:textId="77777777" w:rsidTr="007978A8">
        <w:tc>
          <w:tcPr>
            <w:tcW w:w="2254" w:type="dxa"/>
          </w:tcPr>
          <w:p w14:paraId="76E99B6C" w14:textId="742F4F60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AFC758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2354FC0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24149E7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6FED712A" w14:textId="77777777" w:rsidTr="007978A8">
        <w:tc>
          <w:tcPr>
            <w:tcW w:w="2254" w:type="dxa"/>
          </w:tcPr>
          <w:p w14:paraId="7ED8E51D" w14:textId="560507C4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1DA791A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1564C61F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6114769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0F50E4" w14:paraId="56F35ACC" w14:textId="77777777" w:rsidTr="007978A8">
        <w:tc>
          <w:tcPr>
            <w:tcW w:w="2254" w:type="dxa"/>
          </w:tcPr>
          <w:p w14:paraId="031B594A" w14:textId="1A07C7A4" w:rsidR="000F50E4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B3D1744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01B26C11" w14:textId="77777777" w:rsidR="000F50E4" w:rsidRPr="00914063" w:rsidRDefault="000F50E4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4E882EC" w14:textId="77777777" w:rsidR="000F50E4" w:rsidRPr="00CD2219" w:rsidRDefault="000F50E4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50EF2464" w14:textId="77777777" w:rsidR="000F50E4" w:rsidRDefault="000F50E4" w:rsidP="000F5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0DA40A44" w14:textId="77777777" w:rsidR="000F50E4" w:rsidRPr="00D2062B" w:rsidRDefault="000F50E4" w:rsidP="000F5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92A9AC8" w14:textId="77777777" w:rsidR="000F50E4" w:rsidRPr="00D2062B" w:rsidRDefault="000F50E4" w:rsidP="000F50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2280EC52" w14:textId="77777777" w:rsidR="000F50E4" w:rsidRPr="00D2062B" w:rsidRDefault="000F50E4" w:rsidP="000F5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46F6D91C" w14:textId="77777777" w:rsidR="000F50E4" w:rsidRPr="00D2062B" w:rsidRDefault="000F50E4" w:rsidP="000F5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75A7838A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lastRenderedPageBreak/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366E47A9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3FBFE20E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3F500DC0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7D2C5058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281338C1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04751677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1AEB783F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5670D862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422A1D17" w14:textId="77777777" w:rsidR="007978A8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64AACE00" w14:textId="72774126" w:rsidR="007978A8" w:rsidRPr="000F50E4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Lente Rígido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Polimetilmetacrilato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(PMMA) 1-PIEZA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7978A8" w14:paraId="77B6F546" w14:textId="77777777" w:rsidTr="007978A8">
        <w:tc>
          <w:tcPr>
            <w:tcW w:w="2254" w:type="dxa"/>
          </w:tcPr>
          <w:p w14:paraId="07ADBD41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F4225A1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7AA621D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7E82B717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7978A8" w14:paraId="000FD0B3" w14:textId="77777777" w:rsidTr="007978A8">
        <w:tc>
          <w:tcPr>
            <w:tcW w:w="2254" w:type="dxa"/>
          </w:tcPr>
          <w:p w14:paraId="40EC6B73" w14:textId="5CBB9BE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8E2FFB5" w14:textId="3C5314C3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7788FEE" w14:textId="71B8414D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254" w:type="dxa"/>
          </w:tcPr>
          <w:p w14:paraId="77367ABE" w14:textId="2B701CC9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7978A8" w14:paraId="486AE1C0" w14:textId="77777777" w:rsidTr="007978A8">
        <w:tc>
          <w:tcPr>
            <w:tcW w:w="2254" w:type="dxa"/>
          </w:tcPr>
          <w:p w14:paraId="79C6184C" w14:textId="24594264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F9F216F" w14:textId="5A506091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6D27052" w14:textId="44AE2E38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254" w:type="dxa"/>
          </w:tcPr>
          <w:p w14:paraId="622BE130" w14:textId="070D0A43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7978A8" w14:paraId="225E5F01" w14:textId="77777777" w:rsidTr="007978A8">
        <w:tc>
          <w:tcPr>
            <w:tcW w:w="2254" w:type="dxa"/>
          </w:tcPr>
          <w:p w14:paraId="4763717E" w14:textId="0F54BCC4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D05DA72" w14:textId="589591D0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49A21ED" w14:textId="692FEEF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254" w:type="dxa"/>
          </w:tcPr>
          <w:p w14:paraId="58146B1F" w14:textId="1A4F6B82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7978A8" w14:paraId="704B4DF3" w14:textId="77777777" w:rsidTr="007978A8">
        <w:tc>
          <w:tcPr>
            <w:tcW w:w="2254" w:type="dxa"/>
          </w:tcPr>
          <w:p w14:paraId="196F5B91" w14:textId="40DA54C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01897F9" w14:textId="7D07AB0E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2A8B248B" w14:textId="6EEE49CC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254" w:type="dxa"/>
          </w:tcPr>
          <w:p w14:paraId="3705B05A" w14:textId="73DC126C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30.0</w:t>
            </w:r>
          </w:p>
        </w:tc>
      </w:tr>
      <w:tr w:rsidR="007978A8" w14:paraId="57CF0DC7" w14:textId="77777777" w:rsidTr="007978A8">
        <w:tc>
          <w:tcPr>
            <w:tcW w:w="2254" w:type="dxa"/>
          </w:tcPr>
          <w:p w14:paraId="13FA5AA4" w14:textId="12F39BF5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67406B2" w14:textId="2A3A37C4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C318839" w14:textId="37DD462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343B6F9" w14:textId="19038A4C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58BC3AE" w14:textId="77777777" w:rsidTr="007978A8">
        <w:tc>
          <w:tcPr>
            <w:tcW w:w="2254" w:type="dxa"/>
          </w:tcPr>
          <w:p w14:paraId="3D50624A" w14:textId="26B2BFED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FD776F1" w14:textId="167A2176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7FACF06" w14:textId="7CFA2603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BE4D9FF" w14:textId="15190C50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3292026" w14:textId="77777777" w:rsidTr="007978A8">
        <w:tc>
          <w:tcPr>
            <w:tcW w:w="2254" w:type="dxa"/>
          </w:tcPr>
          <w:p w14:paraId="3DDEE552" w14:textId="3279AA3C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B103EFA" w14:textId="66627BBD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94CBB89" w14:textId="33EEEE9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FC351E1" w14:textId="4FF98EFA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79E33DE8" w14:textId="77777777" w:rsidTr="007978A8">
        <w:tc>
          <w:tcPr>
            <w:tcW w:w="2254" w:type="dxa"/>
          </w:tcPr>
          <w:p w14:paraId="5BC30B93" w14:textId="0084900D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49FE1F7" w14:textId="6B31F3A0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4ACB039" w14:textId="6568AAA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FF15F56" w14:textId="64EFFA78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ACA705D" w14:textId="77777777" w:rsidTr="007978A8">
        <w:tc>
          <w:tcPr>
            <w:tcW w:w="2254" w:type="dxa"/>
          </w:tcPr>
          <w:p w14:paraId="1DCADB0E" w14:textId="7896E47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A425F9D" w14:textId="765C258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F5AAE01" w14:textId="3086D63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4D21708" w14:textId="5655B17C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7B05312" w14:textId="77777777" w:rsidTr="007978A8">
        <w:tc>
          <w:tcPr>
            <w:tcW w:w="2254" w:type="dxa"/>
          </w:tcPr>
          <w:p w14:paraId="53456D2F" w14:textId="4FC692D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97A9644" w14:textId="4818952B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EE381A6" w14:textId="4053528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8F19A11" w14:textId="11533635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89B20E1" w14:textId="77777777" w:rsidTr="007978A8">
        <w:tc>
          <w:tcPr>
            <w:tcW w:w="2254" w:type="dxa"/>
          </w:tcPr>
          <w:p w14:paraId="526FABA9" w14:textId="0FFC8572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1194F3C" w14:textId="721F66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301664B" w14:textId="57988939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7BE3F9C" w14:textId="1FF6BC0A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2AA91DF2" w14:textId="77777777" w:rsidTr="007978A8">
        <w:tc>
          <w:tcPr>
            <w:tcW w:w="2254" w:type="dxa"/>
          </w:tcPr>
          <w:p w14:paraId="22495672" w14:textId="65982E7E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2860CCE" w14:textId="39AAC6E3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BA64049" w14:textId="0F49EB6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3FCF753" w14:textId="00C7E286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B292400" w14:textId="77777777" w:rsidTr="007978A8">
        <w:tc>
          <w:tcPr>
            <w:tcW w:w="2254" w:type="dxa"/>
          </w:tcPr>
          <w:p w14:paraId="34EE8AE1" w14:textId="1A3C8DF0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E52BBE5" w14:textId="679CBC6B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6FF1816" w14:textId="3D2401FF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34BB9F2" w14:textId="39A9AB79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D0E7493" w14:textId="77777777" w:rsidTr="007978A8">
        <w:tc>
          <w:tcPr>
            <w:tcW w:w="2254" w:type="dxa"/>
          </w:tcPr>
          <w:p w14:paraId="4456D87D" w14:textId="201DF4D3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2BBFEA1" w14:textId="02F5396E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1243F22" w14:textId="5F1FCC1B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696AA42" w14:textId="1F496E79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5EC89186" w14:textId="77777777" w:rsidTr="007978A8">
        <w:tc>
          <w:tcPr>
            <w:tcW w:w="2254" w:type="dxa"/>
          </w:tcPr>
          <w:p w14:paraId="3E9B19FF" w14:textId="384604D1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F41295F" w14:textId="14A8DB4C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1DD0444" w14:textId="5D2A9FA3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6F98DF9" w14:textId="06E6BE99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DEAF3A4" w14:textId="77777777" w:rsidTr="007978A8">
        <w:tc>
          <w:tcPr>
            <w:tcW w:w="2254" w:type="dxa"/>
          </w:tcPr>
          <w:p w14:paraId="4F83BC7D" w14:textId="7133884F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BE2D617" w14:textId="2CF1BE24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83BD932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B08066A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36F6ADCC" w14:textId="77777777" w:rsidTr="007978A8">
        <w:tc>
          <w:tcPr>
            <w:tcW w:w="2254" w:type="dxa"/>
          </w:tcPr>
          <w:p w14:paraId="099199F9" w14:textId="61013C5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1CC8C32" w14:textId="5118392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F2B307C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6EFC21E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F270140" w14:textId="77777777" w:rsidTr="007978A8">
        <w:tc>
          <w:tcPr>
            <w:tcW w:w="2254" w:type="dxa"/>
          </w:tcPr>
          <w:p w14:paraId="30764E17" w14:textId="07753A11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59EA02C" w14:textId="29557159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738D53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901A51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6AEF676" w14:textId="77777777" w:rsidTr="007978A8">
        <w:tc>
          <w:tcPr>
            <w:tcW w:w="2254" w:type="dxa"/>
          </w:tcPr>
          <w:p w14:paraId="2667E060" w14:textId="37414AD5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A177A78" w14:textId="4DEA378D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C24540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4E7AB99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F1A512F" w14:textId="77777777" w:rsidTr="007978A8">
        <w:tc>
          <w:tcPr>
            <w:tcW w:w="2254" w:type="dxa"/>
          </w:tcPr>
          <w:p w14:paraId="0131B33C" w14:textId="5EE0B11B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AB5B845" w14:textId="2D61FC5B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86B271A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1C7F54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5D1F9F8" w14:textId="77777777" w:rsidTr="007978A8">
        <w:tc>
          <w:tcPr>
            <w:tcW w:w="2254" w:type="dxa"/>
          </w:tcPr>
          <w:p w14:paraId="7FA9331D" w14:textId="6CF74FF1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91AE4D6" w14:textId="231B0AA0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7C99E9D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CD6C1B4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542AA976" w14:textId="77777777" w:rsidTr="007978A8">
        <w:tc>
          <w:tcPr>
            <w:tcW w:w="2254" w:type="dxa"/>
          </w:tcPr>
          <w:p w14:paraId="436F884B" w14:textId="66C2C968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8CC7FFC" w14:textId="5F734E40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856BF1D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2EE89D6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1EE206D6" w14:textId="77777777" w:rsidTr="007978A8">
        <w:tc>
          <w:tcPr>
            <w:tcW w:w="2254" w:type="dxa"/>
          </w:tcPr>
          <w:p w14:paraId="03B40217" w14:textId="59B59A88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BC0E740" w14:textId="658DDAF1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2745340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3AA7F49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372D1F5E" w14:textId="77777777" w:rsidTr="007978A8">
        <w:tc>
          <w:tcPr>
            <w:tcW w:w="2254" w:type="dxa"/>
          </w:tcPr>
          <w:p w14:paraId="602D081F" w14:textId="26F647FF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A9D78EF" w14:textId="0E154CC2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46354356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465244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3E6E2FCF" w14:textId="77777777" w:rsidTr="007978A8">
        <w:tc>
          <w:tcPr>
            <w:tcW w:w="2254" w:type="dxa"/>
          </w:tcPr>
          <w:p w14:paraId="59192ABF" w14:textId="5134CD63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589B3CF" w14:textId="622E75F5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7EC3DE8B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B3D6C3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242CF543" w14:textId="77777777" w:rsidR="007978A8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6BC9D5BE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3919C206" w14:textId="77777777" w:rsidR="007978A8" w:rsidRPr="00D2062B" w:rsidRDefault="007978A8" w:rsidP="00797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2C353E84" w14:textId="77777777" w:rsidR="007978A8" w:rsidRPr="00D2062B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11AC1BBB" w14:textId="77777777" w:rsidR="007978A8" w:rsidRPr="00D2062B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2CE41BED" w14:textId="77777777" w:rsidR="00914063" w:rsidRPr="00654B44" w:rsidRDefault="00914063" w:rsidP="00914063">
      <w:pPr>
        <w:rPr>
          <w:rFonts w:ascii="Calibri Light" w:eastAsia="Times New Roman" w:hAnsi="Calibri Light" w:cs="Arial"/>
          <w:b/>
          <w:sz w:val="28"/>
          <w:szCs w:val="28"/>
          <w:u w:val="single"/>
        </w:rPr>
      </w:pPr>
    </w:p>
    <w:p w14:paraId="5155D99A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lastRenderedPageBreak/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6589C3FB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7130689F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692A7FF0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1E7B14D9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72DB8991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6B397D7A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178FB0A0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7E77B4FA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5166C644" w14:textId="77777777" w:rsidR="007978A8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6ED10AD2" w14:textId="6146BAC4" w:rsidR="007978A8" w:rsidRPr="000F50E4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Lente Acrílico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Hidrofilico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Co-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Asférico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Claro, 1-Pieza Estéril: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7978A8" w14:paraId="2CE28744" w14:textId="77777777" w:rsidTr="007978A8">
        <w:tc>
          <w:tcPr>
            <w:tcW w:w="2254" w:type="dxa"/>
          </w:tcPr>
          <w:p w14:paraId="64991E9C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1383E7B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5C1DF88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39A93EFF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7978A8" w14:paraId="2977CDF2" w14:textId="77777777" w:rsidTr="007978A8">
        <w:tc>
          <w:tcPr>
            <w:tcW w:w="2254" w:type="dxa"/>
          </w:tcPr>
          <w:p w14:paraId="096C1240" w14:textId="06D8425A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204CCD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D33E2D2" w14:textId="65D83F67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254" w:type="dxa"/>
          </w:tcPr>
          <w:p w14:paraId="2A91766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7978A8" w14:paraId="4167A685" w14:textId="77777777" w:rsidTr="007978A8">
        <w:tc>
          <w:tcPr>
            <w:tcW w:w="2254" w:type="dxa"/>
          </w:tcPr>
          <w:p w14:paraId="74247ACD" w14:textId="31762E5E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6880C06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C421E45" w14:textId="34054BF4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254" w:type="dxa"/>
          </w:tcPr>
          <w:p w14:paraId="2F8FF99C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7978A8" w14:paraId="2D584883" w14:textId="77777777" w:rsidTr="007978A8">
        <w:tc>
          <w:tcPr>
            <w:tcW w:w="2254" w:type="dxa"/>
          </w:tcPr>
          <w:p w14:paraId="406C15C8" w14:textId="1DDDA46B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D8C6EDA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F8568D3" w14:textId="4A3F9AF1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254" w:type="dxa"/>
          </w:tcPr>
          <w:p w14:paraId="1C13595F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7978A8" w14:paraId="1679E7D6" w14:textId="77777777" w:rsidTr="007978A8">
        <w:tc>
          <w:tcPr>
            <w:tcW w:w="2254" w:type="dxa"/>
          </w:tcPr>
          <w:p w14:paraId="2EE28981" w14:textId="5AF94F4C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3C1F161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0255F613" w14:textId="0527FE73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36CDF69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7978A8" w14:paraId="35DB5B2D" w14:textId="77777777" w:rsidTr="007978A8">
        <w:tc>
          <w:tcPr>
            <w:tcW w:w="2254" w:type="dxa"/>
          </w:tcPr>
          <w:p w14:paraId="5DBFB337" w14:textId="2963F9D1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E4B20D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337CC78" w14:textId="6A592EA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4EABF4CE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7978A8" w14:paraId="1418930A" w14:textId="77777777" w:rsidTr="007978A8">
        <w:tc>
          <w:tcPr>
            <w:tcW w:w="2254" w:type="dxa"/>
          </w:tcPr>
          <w:p w14:paraId="3B45AD1B" w14:textId="7B738D48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B0EC3E4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07DEEEE" w14:textId="7A5FDBAA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254" w:type="dxa"/>
          </w:tcPr>
          <w:p w14:paraId="7A43BF8E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7978A8" w14:paraId="4B0B1F7F" w14:textId="77777777" w:rsidTr="007978A8">
        <w:tc>
          <w:tcPr>
            <w:tcW w:w="2254" w:type="dxa"/>
          </w:tcPr>
          <w:p w14:paraId="0DCDAD98" w14:textId="1AFFF281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6895439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D70C46D" w14:textId="4A7AF38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254" w:type="dxa"/>
          </w:tcPr>
          <w:p w14:paraId="6A2C92D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7978A8" w14:paraId="5A72DFF4" w14:textId="77777777" w:rsidTr="007978A8">
        <w:tc>
          <w:tcPr>
            <w:tcW w:w="2254" w:type="dxa"/>
          </w:tcPr>
          <w:p w14:paraId="04C4249B" w14:textId="6806EF5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3BCFD23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44815B6" w14:textId="69DD7C19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4C75B37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7978A8" w14:paraId="40CBD45F" w14:textId="77777777" w:rsidTr="007978A8">
        <w:tc>
          <w:tcPr>
            <w:tcW w:w="2254" w:type="dxa"/>
          </w:tcPr>
          <w:p w14:paraId="040679EC" w14:textId="196C6744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78003E4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521FB4C" w14:textId="70EEC729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13B278AA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7978A8" w14:paraId="6A582864" w14:textId="77777777" w:rsidTr="007978A8">
        <w:tc>
          <w:tcPr>
            <w:tcW w:w="2254" w:type="dxa"/>
          </w:tcPr>
          <w:p w14:paraId="669F0658" w14:textId="6EC261E9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DC342E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6EA3EBB" w14:textId="135B684F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375695F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7978A8" w14:paraId="40BCDFFF" w14:textId="77777777" w:rsidTr="007978A8">
        <w:tc>
          <w:tcPr>
            <w:tcW w:w="2254" w:type="dxa"/>
          </w:tcPr>
          <w:p w14:paraId="53127E16" w14:textId="3233090D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77BF234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907710F" w14:textId="34BD4E4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6D8920D1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7978A8" w14:paraId="177BF192" w14:textId="77777777" w:rsidTr="007978A8">
        <w:tc>
          <w:tcPr>
            <w:tcW w:w="2254" w:type="dxa"/>
          </w:tcPr>
          <w:p w14:paraId="28EA0D09" w14:textId="6AEF16A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602CC1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45D5711" w14:textId="5D70E0BE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BE1FB8C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7978A8" w14:paraId="33E1965D" w14:textId="77777777" w:rsidTr="007978A8">
        <w:tc>
          <w:tcPr>
            <w:tcW w:w="2254" w:type="dxa"/>
          </w:tcPr>
          <w:p w14:paraId="08EF1B00" w14:textId="71450A30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7EB81E0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0E25508" w14:textId="4E6AC8E4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05E4C18B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7978A8" w14:paraId="164D905C" w14:textId="77777777" w:rsidTr="007978A8">
        <w:tc>
          <w:tcPr>
            <w:tcW w:w="2254" w:type="dxa"/>
          </w:tcPr>
          <w:p w14:paraId="70523AD7" w14:textId="00A4C7A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DA84ED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CE57295" w14:textId="71A9B3EF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6969AE3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7978A8" w14:paraId="21874D57" w14:textId="77777777" w:rsidTr="007978A8">
        <w:tc>
          <w:tcPr>
            <w:tcW w:w="2254" w:type="dxa"/>
          </w:tcPr>
          <w:p w14:paraId="38A7D01F" w14:textId="4C8C2104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8E7FFAB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74804C3" w14:textId="1668C140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40EB64D0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7978A8" w14:paraId="3006294C" w14:textId="77777777" w:rsidTr="007978A8">
        <w:tc>
          <w:tcPr>
            <w:tcW w:w="2254" w:type="dxa"/>
          </w:tcPr>
          <w:p w14:paraId="5EAECAE9" w14:textId="36DB7E02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2AB3158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C9101F8" w14:textId="4BCA7D9B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52054A74" w14:textId="3241767B" w:rsidR="007978A8" w:rsidRPr="00CD2219" w:rsidRDefault="00176B1A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30.0</w:t>
            </w:r>
          </w:p>
        </w:tc>
      </w:tr>
      <w:tr w:rsidR="007978A8" w14:paraId="20F58166" w14:textId="77777777" w:rsidTr="007978A8">
        <w:tc>
          <w:tcPr>
            <w:tcW w:w="2254" w:type="dxa"/>
          </w:tcPr>
          <w:p w14:paraId="776B0453" w14:textId="1D7DD2B8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F91DB70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99C381E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921CE5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E59C06F" w14:textId="77777777" w:rsidTr="007978A8">
        <w:tc>
          <w:tcPr>
            <w:tcW w:w="2254" w:type="dxa"/>
          </w:tcPr>
          <w:p w14:paraId="0571FCE7" w14:textId="7F0994F6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0FFCB0A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01CFD0C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3249AF7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17B8C11" w14:textId="77777777" w:rsidTr="007978A8">
        <w:tc>
          <w:tcPr>
            <w:tcW w:w="2254" w:type="dxa"/>
          </w:tcPr>
          <w:p w14:paraId="64383FD5" w14:textId="2DA4A372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CF5C297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B37107E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A80925B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DAFA859" w14:textId="77777777" w:rsidTr="007978A8">
        <w:tc>
          <w:tcPr>
            <w:tcW w:w="2254" w:type="dxa"/>
          </w:tcPr>
          <w:p w14:paraId="5BB94E4D" w14:textId="201F0C7B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EFDCFEA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A1E2C16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28E0703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2B27BEB2" w14:textId="77777777" w:rsidTr="007978A8">
        <w:tc>
          <w:tcPr>
            <w:tcW w:w="2254" w:type="dxa"/>
          </w:tcPr>
          <w:p w14:paraId="06DA4942" w14:textId="622E89C5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F39243E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E30525D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ED48CBB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6D3264A8" w14:textId="77777777" w:rsidTr="007978A8">
        <w:tc>
          <w:tcPr>
            <w:tcW w:w="2254" w:type="dxa"/>
          </w:tcPr>
          <w:p w14:paraId="2ECB878F" w14:textId="2E684886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11C4B12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578CE60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69214BD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478ED049" w14:textId="77777777" w:rsidTr="007978A8">
        <w:tc>
          <w:tcPr>
            <w:tcW w:w="2254" w:type="dxa"/>
          </w:tcPr>
          <w:p w14:paraId="414C849B" w14:textId="71B2FD1E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F8806A6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073EE11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A80BAE5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216C005E" w14:textId="77777777" w:rsidTr="007978A8">
        <w:tc>
          <w:tcPr>
            <w:tcW w:w="2254" w:type="dxa"/>
          </w:tcPr>
          <w:p w14:paraId="4CD96C57" w14:textId="7AA549D4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C1E2E0E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3CD9B0DE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6631011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7978A8" w14:paraId="02E9C5B3" w14:textId="77777777" w:rsidTr="007978A8">
        <w:tc>
          <w:tcPr>
            <w:tcW w:w="2254" w:type="dxa"/>
          </w:tcPr>
          <w:p w14:paraId="4756E5B9" w14:textId="320E3371" w:rsidR="007978A8" w:rsidRPr="00914063" w:rsidRDefault="00176B1A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BB7C04C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03591880" w14:textId="77777777" w:rsidR="007978A8" w:rsidRPr="00914063" w:rsidRDefault="007978A8" w:rsidP="007978A8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C0DA7C4" w14:textId="77777777" w:rsidR="007978A8" w:rsidRPr="00CD2219" w:rsidRDefault="007978A8" w:rsidP="007978A8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5D52200B" w14:textId="77777777" w:rsidR="007978A8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32A432CC" w14:textId="77777777" w:rsidR="007978A8" w:rsidRPr="00D2062B" w:rsidRDefault="007978A8" w:rsidP="0079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03D7CB2" w14:textId="77777777" w:rsidR="007978A8" w:rsidRPr="00D2062B" w:rsidRDefault="007978A8" w:rsidP="00797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31E5A888" w14:textId="77777777" w:rsidR="007978A8" w:rsidRPr="00D2062B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527F4A83" w14:textId="77777777" w:rsidR="007978A8" w:rsidRPr="00D2062B" w:rsidRDefault="007978A8" w:rsidP="00797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46101183" w14:textId="77777777" w:rsidR="00914063" w:rsidRPr="00BE48A5" w:rsidRDefault="00914063" w:rsidP="00914063">
      <w:pPr>
        <w:shd w:val="clear" w:color="auto" w:fill="FFFFFF"/>
        <w:spacing w:after="0" w:line="253" w:lineRule="atLeast"/>
        <w:textAlignment w:val="baseline"/>
        <w:rPr>
          <w:rFonts w:asciiTheme="majorHAnsi" w:eastAsia="Times New Roman" w:hAnsiTheme="majorHAnsi" w:cs="Tahoma"/>
          <w:bCs/>
          <w:iCs/>
          <w:color w:val="000000"/>
          <w:sz w:val="24"/>
          <w:szCs w:val="24"/>
          <w:bdr w:val="none" w:sz="0" w:space="0" w:color="auto" w:frame="1"/>
        </w:rPr>
      </w:pPr>
    </w:p>
    <w:p w14:paraId="0B529F7E" w14:textId="77777777" w:rsidR="00810C34" w:rsidRDefault="00810C34" w:rsidP="00810C34">
      <w:pPr>
        <w:shd w:val="clear" w:color="auto" w:fill="FFFFFF"/>
        <w:spacing w:after="0" w:line="253" w:lineRule="atLeast"/>
        <w:jc w:val="center"/>
        <w:textAlignment w:val="baseline"/>
        <w:rPr>
          <w:rFonts w:asciiTheme="majorHAnsi" w:eastAsia="Times New Roman" w:hAnsiTheme="majorHAnsi" w:cs="Tahoma"/>
          <w:bCs/>
          <w:iCs/>
          <w:color w:val="000000"/>
          <w:sz w:val="24"/>
          <w:szCs w:val="24"/>
          <w:bdr w:val="none" w:sz="0" w:space="0" w:color="auto" w:frame="1"/>
        </w:rPr>
      </w:pPr>
    </w:p>
    <w:p w14:paraId="70443E27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lastRenderedPageBreak/>
        <w:t>A:</w:t>
      </w:r>
      <w:r w:rsidRPr="00D2062B">
        <w:rPr>
          <w:rFonts w:ascii="Times New Roman" w:eastAsia="Times New Roman" w:hAnsi="Times New Roman" w:cs="Times New Roman"/>
          <w:sz w:val="40"/>
          <w:szCs w:val="40"/>
          <w:lang w:eastAsia="es-ES"/>
        </w:rPr>
        <w:t xml:space="preserve">               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Lic. Berti Namibia Paulino </w:t>
      </w:r>
    </w:p>
    <w:p w14:paraId="05115ED3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             </w:t>
      </w:r>
      <w:proofErr w:type="spellStart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. Depto. De Compras</w:t>
      </w:r>
    </w:p>
    <w:p w14:paraId="066F737D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es-ES"/>
        </w:rPr>
      </w:pPr>
    </w:p>
    <w:p w14:paraId="7CAE23AD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Asunto: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Solicitud Orden de Compra Depto. De Farmacia</w:t>
      </w:r>
    </w:p>
    <w:p w14:paraId="3F9B9690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4EEBEFBF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Fecha:</w:t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    18 de Septiembre</w:t>
      </w: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2020</w:t>
      </w:r>
    </w:p>
    <w:p w14:paraId="4C595FA2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1BB69D40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062B">
        <w:rPr>
          <w:rFonts w:ascii="Times New Roman" w:eastAsia="Times New Roman" w:hAnsi="Times New Roman" w:cs="Times New Roman"/>
          <w:sz w:val="28"/>
          <w:szCs w:val="28"/>
          <w:lang w:eastAsia="es-ES"/>
        </w:rPr>
        <w:t>Luego de Saludarles, nos dirigimos a ustedes con la finalidad de realizar la orden de compra trimestral del Departamento de Farmacia.</w:t>
      </w:r>
    </w:p>
    <w:p w14:paraId="47BB5A18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797C2D3F" w14:textId="77777777" w:rsidR="00176B1A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2BE0C49F" w14:textId="7E58718D" w:rsidR="00176B1A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Lente de cámara posterior de una pieza Biconvexa acrílico hidrofóbico con filtro UV. </w:t>
      </w:r>
    </w:p>
    <w:p w14:paraId="22093B9D" w14:textId="698171E8" w:rsidR="00176B1A" w:rsidRPr="000F50E4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1 PIEZA ACRILICO HIDROFOBICO IOL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Monofocal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176B1A" w14:paraId="2B9A8ADE" w14:textId="77777777" w:rsidTr="00A43A8B">
        <w:tc>
          <w:tcPr>
            <w:tcW w:w="2254" w:type="dxa"/>
          </w:tcPr>
          <w:p w14:paraId="68E3CF9E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6A0C1A9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0321B07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7D43C2F1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176B1A" w14:paraId="4B061224" w14:textId="77777777" w:rsidTr="00A43A8B">
        <w:tc>
          <w:tcPr>
            <w:tcW w:w="2254" w:type="dxa"/>
          </w:tcPr>
          <w:p w14:paraId="62CE2F1A" w14:textId="25FBB2B1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AF1EB17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DD48162" w14:textId="3F8CF5A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254" w:type="dxa"/>
          </w:tcPr>
          <w:p w14:paraId="6C7476FF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176B1A" w14:paraId="62AF72A7" w14:textId="77777777" w:rsidTr="00A43A8B">
        <w:tc>
          <w:tcPr>
            <w:tcW w:w="2254" w:type="dxa"/>
          </w:tcPr>
          <w:p w14:paraId="42F2D282" w14:textId="4402E8DF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882A07C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653BE64" w14:textId="1DB7DC29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254" w:type="dxa"/>
          </w:tcPr>
          <w:p w14:paraId="15BBDA39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176B1A" w14:paraId="70D6C85C" w14:textId="77777777" w:rsidTr="00A43A8B">
        <w:tc>
          <w:tcPr>
            <w:tcW w:w="2254" w:type="dxa"/>
          </w:tcPr>
          <w:p w14:paraId="7FCE687A" w14:textId="3EAC922C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C8AFB2B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AD27B5B" w14:textId="3185CCF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254" w:type="dxa"/>
          </w:tcPr>
          <w:p w14:paraId="27D350FD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176B1A" w14:paraId="3C664E6C" w14:textId="77777777" w:rsidTr="00A43A8B">
        <w:tc>
          <w:tcPr>
            <w:tcW w:w="2254" w:type="dxa"/>
          </w:tcPr>
          <w:p w14:paraId="7AD15213" w14:textId="7D706FAE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B46AF64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71C37F58" w14:textId="7515D34F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254" w:type="dxa"/>
          </w:tcPr>
          <w:p w14:paraId="73F94202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176B1A" w14:paraId="5679615A" w14:textId="77777777" w:rsidTr="00A43A8B">
        <w:tc>
          <w:tcPr>
            <w:tcW w:w="2254" w:type="dxa"/>
          </w:tcPr>
          <w:p w14:paraId="3BDB5D47" w14:textId="5D797446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99630AD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1D64C6B" w14:textId="61586FE3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254" w:type="dxa"/>
          </w:tcPr>
          <w:p w14:paraId="553E6A1B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176B1A" w14:paraId="6B24DD8B" w14:textId="77777777" w:rsidTr="00A43A8B">
        <w:tc>
          <w:tcPr>
            <w:tcW w:w="2254" w:type="dxa"/>
          </w:tcPr>
          <w:p w14:paraId="0998A7D8" w14:textId="176E8A42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06BBD65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04DA0D0" w14:textId="18C950C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254" w:type="dxa"/>
          </w:tcPr>
          <w:p w14:paraId="3D1F0C3A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176B1A" w14:paraId="679DE9A0" w14:textId="77777777" w:rsidTr="00A43A8B">
        <w:tc>
          <w:tcPr>
            <w:tcW w:w="2254" w:type="dxa"/>
          </w:tcPr>
          <w:p w14:paraId="005408DF" w14:textId="06BABDE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2E511BA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8E5E7B0" w14:textId="7E2C98B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254" w:type="dxa"/>
          </w:tcPr>
          <w:p w14:paraId="46F60801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176B1A" w14:paraId="2801145F" w14:textId="77777777" w:rsidTr="00A43A8B">
        <w:tc>
          <w:tcPr>
            <w:tcW w:w="2254" w:type="dxa"/>
          </w:tcPr>
          <w:p w14:paraId="3018821B" w14:textId="4513012F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7441DA0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B315878" w14:textId="0FEA9333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254" w:type="dxa"/>
          </w:tcPr>
          <w:p w14:paraId="3F1BC92A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176B1A" w14:paraId="33807F48" w14:textId="77777777" w:rsidTr="00A43A8B">
        <w:tc>
          <w:tcPr>
            <w:tcW w:w="2254" w:type="dxa"/>
          </w:tcPr>
          <w:p w14:paraId="4C773842" w14:textId="05213481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4B61B37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93EBB4A" w14:textId="351DB75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66A3C319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176B1A" w14:paraId="55C0764F" w14:textId="77777777" w:rsidTr="00A43A8B">
        <w:tc>
          <w:tcPr>
            <w:tcW w:w="2254" w:type="dxa"/>
          </w:tcPr>
          <w:p w14:paraId="639FC7E4" w14:textId="65E7F6D4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3C474C3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2C004C7" w14:textId="5010283A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3B841904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176B1A" w14:paraId="72CC7CE4" w14:textId="77777777" w:rsidTr="00A43A8B">
        <w:tc>
          <w:tcPr>
            <w:tcW w:w="2254" w:type="dxa"/>
          </w:tcPr>
          <w:p w14:paraId="538795F5" w14:textId="0EF5052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390A901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FB04C67" w14:textId="16E410D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254" w:type="dxa"/>
          </w:tcPr>
          <w:p w14:paraId="196FD85F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176B1A" w14:paraId="16AB4168" w14:textId="77777777" w:rsidTr="00A43A8B">
        <w:tc>
          <w:tcPr>
            <w:tcW w:w="2254" w:type="dxa"/>
          </w:tcPr>
          <w:p w14:paraId="29E02280" w14:textId="68D440E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6986317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F1E33FB" w14:textId="042BEF98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254" w:type="dxa"/>
          </w:tcPr>
          <w:p w14:paraId="74BD2116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176B1A" w14:paraId="32C11965" w14:textId="77777777" w:rsidTr="00A43A8B">
        <w:tc>
          <w:tcPr>
            <w:tcW w:w="2254" w:type="dxa"/>
          </w:tcPr>
          <w:p w14:paraId="42F8E25C" w14:textId="31C9ADB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110CA5F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C308E61" w14:textId="403E2CA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254" w:type="dxa"/>
          </w:tcPr>
          <w:p w14:paraId="4DD30058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176B1A" w14:paraId="2A0E6A2F" w14:textId="77777777" w:rsidTr="00A43A8B">
        <w:tc>
          <w:tcPr>
            <w:tcW w:w="2254" w:type="dxa"/>
          </w:tcPr>
          <w:p w14:paraId="34F800F9" w14:textId="21190A63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94A1CA9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B3A4ED2" w14:textId="2C44B7AC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6EE9672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176B1A" w14:paraId="0FC01F2B" w14:textId="77777777" w:rsidTr="00A43A8B">
        <w:tc>
          <w:tcPr>
            <w:tcW w:w="2254" w:type="dxa"/>
          </w:tcPr>
          <w:p w14:paraId="060C4D97" w14:textId="58B03C73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1095C65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F2A4D8D" w14:textId="63471E9E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14EE29A3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176B1A" w14:paraId="6D6E120E" w14:textId="77777777" w:rsidTr="00A43A8B">
        <w:tc>
          <w:tcPr>
            <w:tcW w:w="2254" w:type="dxa"/>
          </w:tcPr>
          <w:p w14:paraId="58787D00" w14:textId="7C0BE25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16054AD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79D2500" w14:textId="3A6E8B22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254" w:type="dxa"/>
          </w:tcPr>
          <w:p w14:paraId="32A134A9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30.0</w:t>
            </w:r>
          </w:p>
        </w:tc>
      </w:tr>
      <w:tr w:rsidR="00176B1A" w14:paraId="136329BA" w14:textId="77777777" w:rsidTr="00A43A8B">
        <w:tc>
          <w:tcPr>
            <w:tcW w:w="2254" w:type="dxa"/>
          </w:tcPr>
          <w:p w14:paraId="32B79B0C" w14:textId="6EF7FAC6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8C3EDDB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F88C3E0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CCF2FA1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20560950" w14:textId="77777777" w:rsidTr="00A43A8B">
        <w:tc>
          <w:tcPr>
            <w:tcW w:w="2254" w:type="dxa"/>
          </w:tcPr>
          <w:p w14:paraId="5E44902C" w14:textId="3A5C7AD6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75BCC64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7BCDB16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32DD520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54CF439E" w14:textId="77777777" w:rsidTr="00A43A8B">
        <w:tc>
          <w:tcPr>
            <w:tcW w:w="2254" w:type="dxa"/>
          </w:tcPr>
          <w:p w14:paraId="1FB00FFD" w14:textId="08E135CB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0623327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2513BA2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1696EDF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0158FCC1" w14:textId="77777777" w:rsidTr="00A43A8B">
        <w:tc>
          <w:tcPr>
            <w:tcW w:w="2254" w:type="dxa"/>
          </w:tcPr>
          <w:p w14:paraId="2E61DFBD" w14:textId="42D95C40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BD1193E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FC25995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7DF37EEB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6F911364" w14:textId="77777777" w:rsidTr="00A43A8B">
        <w:tc>
          <w:tcPr>
            <w:tcW w:w="2254" w:type="dxa"/>
          </w:tcPr>
          <w:p w14:paraId="4DE5237F" w14:textId="27B4E33C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A8F9F7E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2E6A0B5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4B003DE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37996B3E" w14:textId="77777777" w:rsidTr="00A43A8B">
        <w:tc>
          <w:tcPr>
            <w:tcW w:w="2254" w:type="dxa"/>
          </w:tcPr>
          <w:p w14:paraId="2BA1E8ED" w14:textId="617E426C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D71A0D7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B3442A8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EEDE5E5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01B7A51B" w14:textId="77777777" w:rsidTr="00A43A8B">
        <w:tc>
          <w:tcPr>
            <w:tcW w:w="2254" w:type="dxa"/>
          </w:tcPr>
          <w:p w14:paraId="13B3F67A" w14:textId="43C709F8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A036EB3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0BAB4B2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5B3119E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7903AEAD" w14:textId="77777777" w:rsidTr="00A43A8B">
        <w:tc>
          <w:tcPr>
            <w:tcW w:w="2254" w:type="dxa"/>
          </w:tcPr>
          <w:p w14:paraId="7D45B3F4" w14:textId="45D635AD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6158BDB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33A336D6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77B8756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176B1A" w14:paraId="23F3535E" w14:textId="77777777" w:rsidTr="00A43A8B">
        <w:tc>
          <w:tcPr>
            <w:tcW w:w="2254" w:type="dxa"/>
          </w:tcPr>
          <w:p w14:paraId="1D512B25" w14:textId="45D60BBC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4DF0ED80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2ED43725" w14:textId="77777777" w:rsidR="00176B1A" w:rsidRPr="00914063" w:rsidRDefault="00176B1A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E5452A5" w14:textId="77777777" w:rsidR="00176B1A" w:rsidRPr="00CD2219" w:rsidRDefault="00176B1A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48D2054E" w14:textId="77777777" w:rsidR="00176B1A" w:rsidRDefault="00176B1A" w:rsidP="00176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</w:p>
    <w:p w14:paraId="3C22581A" w14:textId="77777777" w:rsidR="00176B1A" w:rsidRPr="00D2062B" w:rsidRDefault="00176B1A" w:rsidP="00176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C9AC453" w14:textId="77777777" w:rsidR="00176B1A" w:rsidRPr="00D2062B" w:rsidRDefault="00176B1A" w:rsidP="00176B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286A66B1" w14:textId="77777777" w:rsidR="00176B1A" w:rsidRPr="00D2062B" w:rsidRDefault="00176B1A" w:rsidP="00176B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14F2532B" w14:textId="77777777" w:rsidR="00176B1A" w:rsidRPr="00D2062B" w:rsidRDefault="00176B1A" w:rsidP="00176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 w:rsidRPr="00D2062B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</w:p>
    <w:p w14:paraId="2F6D5B4F" w14:textId="77777777" w:rsidR="00176B1A" w:rsidRPr="00BE48A5" w:rsidRDefault="00176B1A" w:rsidP="00176B1A">
      <w:pPr>
        <w:shd w:val="clear" w:color="auto" w:fill="FFFFFF"/>
        <w:spacing w:after="0" w:line="253" w:lineRule="atLeast"/>
        <w:textAlignment w:val="baseline"/>
        <w:rPr>
          <w:rFonts w:asciiTheme="majorHAnsi" w:eastAsia="Times New Roman" w:hAnsiTheme="majorHAnsi" w:cs="Tahoma"/>
          <w:bCs/>
          <w:iCs/>
          <w:color w:val="000000"/>
          <w:sz w:val="24"/>
          <w:szCs w:val="24"/>
          <w:bdr w:val="none" w:sz="0" w:space="0" w:color="auto" w:frame="1"/>
        </w:rPr>
      </w:pPr>
    </w:p>
    <w:p w14:paraId="70894573" w14:textId="02473633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C4A83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lastRenderedPageBreak/>
        <w:t>A:</w:t>
      </w: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</w:t>
      </w:r>
      <w:r w:rsid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</w:t>
      </w: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Lic. Berti Namibia Paulino </w:t>
      </w:r>
    </w:p>
    <w:p w14:paraId="1CA8B8F9" w14:textId="01CDF9C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</w:t>
      </w:r>
      <w:r w:rsidR="00FC4A83"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</w:t>
      </w:r>
      <w:proofErr w:type="spellStart"/>
      <w:r w:rsidR="00FC4A83"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>Enc</w:t>
      </w:r>
      <w:proofErr w:type="spellEnd"/>
      <w:r w:rsidR="00FC4A83"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>. Depto. De Compras</w:t>
      </w:r>
    </w:p>
    <w:p w14:paraId="55F40110" w14:textId="77777777" w:rsidR="00FC4A83" w:rsidRPr="00FC4A83" w:rsidRDefault="00FC4A83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FCCEBBF" w14:textId="7777777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C4A83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Asunto:</w:t>
      </w: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Solicitud Orden de Compra Depto. De Farmacia</w:t>
      </w:r>
    </w:p>
    <w:p w14:paraId="437CB635" w14:textId="7777777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2266F575" w14:textId="7777777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C4A83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Fecha:</w:t>
      </w: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18 de Septiembre 2020</w:t>
      </w:r>
    </w:p>
    <w:p w14:paraId="62E35A0D" w14:textId="7777777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70288AD" w14:textId="77777777" w:rsidR="00E24BF2" w:rsidRPr="00FC4A83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C4A83">
        <w:rPr>
          <w:rFonts w:ascii="Times New Roman" w:eastAsia="Times New Roman" w:hAnsi="Times New Roman" w:cs="Times New Roman"/>
          <w:sz w:val="24"/>
          <w:szCs w:val="24"/>
          <w:lang w:eastAsia="es-ES"/>
        </w:rPr>
        <w:t>Luego de Saludarles, nos dirigimos a ustedes con la finalidad de realizar la orden de compra trimestral del Departamento de Farmacia.</w:t>
      </w:r>
    </w:p>
    <w:p w14:paraId="47423A86" w14:textId="77777777" w:rsidR="00E24BF2" w:rsidRPr="00D2062B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</w:p>
    <w:p w14:paraId="52CC132D" w14:textId="77777777" w:rsidR="00E24BF2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Material Gastable:</w:t>
      </w:r>
    </w:p>
    <w:p w14:paraId="331B2513" w14:textId="05EEC4D0" w:rsidR="00E24BF2" w:rsidRPr="000F50E4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Lente de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cámara Posterior Plegable de Tres (</w:t>
      </w:r>
      <w:r w:rsidRPr="00E24BF2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Piezas Biconvexa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Acrilica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con filtro UV, diseño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OptiEdge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Hapticos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en C Modificados en PMMA Azul: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54"/>
        <w:gridCol w:w="2123"/>
        <w:gridCol w:w="2254"/>
        <w:gridCol w:w="2254"/>
      </w:tblGrid>
      <w:tr w:rsidR="00E24BF2" w14:paraId="37D623E8" w14:textId="77777777" w:rsidTr="00A43A8B">
        <w:tc>
          <w:tcPr>
            <w:tcW w:w="2254" w:type="dxa"/>
          </w:tcPr>
          <w:p w14:paraId="336A28D6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AAD78E8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C04039F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Cantidad x Unidad</w:t>
            </w:r>
          </w:p>
        </w:tc>
        <w:tc>
          <w:tcPr>
            <w:tcW w:w="2254" w:type="dxa"/>
          </w:tcPr>
          <w:p w14:paraId="010BAC1A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 w:rsidRPr="00914063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Numero de Lente</w:t>
            </w:r>
          </w:p>
        </w:tc>
      </w:tr>
      <w:tr w:rsidR="00E24BF2" w14:paraId="49CD0E7D" w14:textId="77777777" w:rsidTr="00A43A8B">
        <w:tc>
          <w:tcPr>
            <w:tcW w:w="2254" w:type="dxa"/>
          </w:tcPr>
          <w:p w14:paraId="04F23077" w14:textId="47E40208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A39ECA4" w14:textId="4E6B16D4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B383E3E" w14:textId="2A764231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37B8DB97" w14:textId="41472C59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22.5</w:t>
            </w:r>
          </w:p>
        </w:tc>
      </w:tr>
      <w:tr w:rsidR="00E24BF2" w14:paraId="599BD9B6" w14:textId="77777777" w:rsidTr="00A43A8B">
        <w:tc>
          <w:tcPr>
            <w:tcW w:w="2254" w:type="dxa"/>
          </w:tcPr>
          <w:p w14:paraId="73A83E71" w14:textId="112EDA3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8705E54" w14:textId="3FC6F328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9DF77EF" w14:textId="15D62859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7D08E73C" w14:textId="627D1B29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23.0</w:t>
            </w:r>
          </w:p>
        </w:tc>
      </w:tr>
      <w:tr w:rsidR="00E24BF2" w14:paraId="50E04962" w14:textId="77777777" w:rsidTr="00A43A8B">
        <w:tc>
          <w:tcPr>
            <w:tcW w:w="2254" w:type="dxa"/>
          </w:tcPr>
          <w:p w14:paraId="42682829" w14:textId="4D76BD6F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0D97979" w14:textId="7D579FEC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2215E2DD" w14:textId="53D689F0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3CACEBD6" w14:textId="7487E303" w:rsidR="00E24BF2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23.5</w:t>
            </w:r>
          </w:p>
        </w:tc>
      </w:tr>
      <w:tr w:rsidR="00FC4A83" w14:paraId="14F4601A" w14:textId="77777777" w:rsidTr="00A43A8B">
        <w:tc>
          <w:tcPr>
            <w:tcW w:w="2254" w:type="dxa"/>
          </w:tcPr>
          <w:p w14:paraId="1230071F" w14:textId="5F4E2769" w:rsidR="00FC4A83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78DE755" w14:textId="7E178894" w:rsidR="00FC4A83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9F0951F" w14:textId="6876B173" w:rsidR="00FC4A83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1D95C006" w14:textId="1C1CD23E" w:rsidR="00FC4A83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24.0</w:t>
            </w:r>
          </w:p>
        </w:tc>
      </w:tr>
      <w:tr w:rsidR="00E24BF2" w14:paraId="72D2D7CC" w14:textId="77777777" w:rsidTr="00A43A8B">
        <w:tc>
          <w:tcPr>
            <w:tcW w:w="2254" w:type="dxa"/>
          </w:tcPr>
          <w:p w14:paraId="2D2C598B" w14:textId="544ACA0D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973FBC5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18E78FB" w14:textId="2C826CE2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254" w:type="dxa"/>
          </w:tcPr>
          <w:p w14:paraId="21C3E271" w14:textId="18BA5A96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24.5</w:t>
            </w:r>
          </w:p>
        </w:tc>
      </w:tr>
      <w:tr w:rsidR="00E24BF2" w14:paraId="4FA96456" w14:textId="77777777" w:rsidTr="00A43A8B">
        <w:tc>
          <w:tcPr>
            <w:tcW w:w="2254" w:type="dxa"/>
          </w:tcPr>
          <w:p w14:paraId="1DADA9A5" w14:textId="54362592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A51CE39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1F612BCA" w14:textId="2297E75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254" w:type="dxa"/>
          </w:tcPr>
          <w:p w14:paraId="6DD99802" w14:textId="4031D999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25.0</w:t>
            </w:r>
          </w:p>
        </w:tc>
      </w:tr>
      <w:tr w:rsidR="00E24BF2" w14:paraId="5CEDFCFC" w14:textId="77777777" w:rsidTr="00A43A8B">
        <w:tc>
          <w:tcPr>
            <w:tcW w:w="2254" w:type="dxa"/>
          </w:tcPr>
          <w:p w14:paraId="307B0864" w14:textId="3C4C2B81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AFDB34D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D47C0B" w14:textId="38934BF3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2254" w:type="dxa"/>
          </w:tcPr>
          <w:p w14:paraId="7FA7A190" w14:textId="5375A9C2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25.5</w:t>
            </w:r>
          </w:p>
        </w:tc>
      </w:tr>
      <w:tr w:rsidR="00E24BF2" w14:paraId="2F845737" w14:textId="77777777" w:rsidTr="00A43A8B">
        <w:tc>
          <w:tcPr>
            <w:tcW w:w="2254" w:type="dxa"/>
          </w:tcPr>
          <w:p w14:paraId="310F2A23" w14:textId="512DC90E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DD04B58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2AE74583" w14:textId="05D58478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05628491" w14:textId="63FE55E2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26.0</w:t>
            </w:r>
          </w:p>
        </w:tc>
      </w:tr>
      <w:tr w:rsidR="00E24BF2" w14:paraId="69A4A6EF" w14:textId="77777777" w:rsidTr="00A43A8B">
        <w:tc>
          <w:tcPr>
            <w:tcW w:w="2254" w:type="dxa"/>
          </w:tcPr>
          <w:p w14:paraId="031296BA" w14:textId="64870C14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7B2D0474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910E0C4" w14:textId="6B47A53D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678B64BD" w14:textId="2F31BA36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26.5</w:t>
            </w:r>
          </w:p>
        </w:tc>
      </w:tr>
      <w:tr w:rsidR="00E24BF2" w14:paraId="417DD271" w14:textId="77777777" w:rsidTr="00A43A8B">
        <w:tc>
          <w:tcPr>
            <w:tcW w:w="2254" w:type="dxa"/>
          </w:tcPr>
          <w:p w14:paraId="6CA51DD3" w14:textId="2BE74DF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5762349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12.5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0347644" w14:textId="369B1776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7AA0B3C" w14:textId="21C16DCE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27.0</w:t>
            </w:r>
          </w:p>
        </w:tc>
      </w:tr>
      <w:tr w:rsidR="00E24BF2" w14:paraId="57E6BB25" w14:textId="77777777" w:rsidTr="00A43A8B">
        <w:tc>
          <w:tcPr>
            <w:tcW w:w="2254" w:type="dxa"/>
          </w:tcPr>
          <w:p w14:paraId="12FF0422" w14:textId="63A7738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C4E3FFA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0F9396E" w14:textId="76DFDEE8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341D021C" w14:textId="149E368E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27.5</w:t>
            </w:r>
          </w:p>
        </w:tc>
      </w:tr>
      <w:tr w:rsidR="00E24BF2" w14:paraId="0E89945A" w14:textId="77777777" w:rsidTr="00A43A8B">
        <w:tc>
          <w:tcPr>
            <w:tcW w:w="2254" w:type="dxa"/>
          </w:tcPr>
          <w:p w14:paraId="49A66583" w14:textId="2A0881C6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F914216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13.5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2A10442" w14:textId="057770B5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062D2FA6" w14:textId="149F9A57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28.0</w:t>
            </w:r>
          </w:p>
        </w:tc>
      </w:tr>
      <w:tr w:rsidR="00E24BF2" w14:paraId="7AF1F12C" w14:textId="77777777" w:rsidTr="00A43A8B">
        <w:tc>
          <w:tcPr>
            <w:tcW w:w="2254" w:type="dxa"/>
          </w:tcPr>
          <w:p w14:paraId="4F0CF824" w14:textId="23676073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F9866CD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4ACABA0" w14:textId="522B7E22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7F40FB34" w14:textId="49F0AA49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28.5</w:t>
            </w:r>
          </w:p>
        </w:tc>
      </w:tr>
      <w:tr w:rsidR="00E24BF2" w14:paraId="531D538F" w14:textId="77777777" w:rsidTr="00A43A8B">
        <w:tc>
          <w:tcPr>
            <w:tcW w:w="2254" w:type="dxa"/>
          </w:tcPr>
          <w:p w14:paraId="2EBE2BC8" w14:textId="4FEBD53F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0A268CE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14.5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19B75D1" w14:textId="6992C8E6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44037146" w14:textId="30C19294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29.0</w:t>
            </w:r>
          </w:p>
        </w:tc>
      </w:tr>
      <w:tr w:rsidR="00E24BF2" w14:paraId="7626E433" w14:textId="77777777" w:rsidTr="00A43A8B">
        <w:tc>
          <w:tcPr>
            <w:tcW w:w="2254" w:type="dxa"/>
          </w:tcPr>
          <w:p w14:paraId="271B850B" w14:textId="2560B7F1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65CBC6A5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5908500" w14:textId="3F3204A2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254" w:type="dxa"/>
          </w:tcPr>
          <w:p w14:paraId="244B41C5" w14:textId="0D210C5D" w:rsidR="00E24BF2" w:rsidRPr="00CD2219" w:rsidRDefault="00FC4A83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29.5</w:t>
            </w:r>
          </w:p>
        </w:tc>
      </w:tr>
      <w:tr w:rsidR="00E24BF2" w14:paraId="01C5E6B6" w14:textId="77777777" w:rsidTr="00A43A8B">
        <w:tc>
          <w:tcPr>
            <w:tcW w:w="2254" w:type="dxa"/>
          </w:tcPr>
          <w:p w14:paraId="4D0D7D3A" w14:textId="0A7D5B2A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989E7EC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15.5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A931802" w14:textId="5BE0B690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80CE54F" w14:textId="7DA9C753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6AFC35BE" w14:textId="77777777" w:rsidTr="00A43A8B">
        <w:tc>
          <w:tcPr>
            <w:tcW w:w="2254" w:type="dxa"/>
          </w:tcPr>
          <w:p w14:paraId="203093E2" w14:textId="061F2018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2A60EB0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378E284A" w14:textId="56C899DD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3AC7B1F" w14:textId="7550BC2D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6318639B" w14:textId="77777777" w:rsidTr="00A43A8B">
        <w:tc>
          <w:tcPr>
            <w:tcW w:w="2254" w:type="dxa"/>
          </w:tcPr>
          <w:p w14:paraId="68A69FEC" w14:textId="731EF748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25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B522222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16.5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8F466C9" w14:textId="68C38E2C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3183790" w14:textId="35500275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7A20A96B" w14:textId="77777777" w:rsidTr="00A43A8B">
        <w:tc>
          <w:tcPr>
            <w:tcW w:w="2254" w:type="dxa"/>
          </w:tcPr>
          <w:p w14:paraId="39B21869" w14:textId="060178B3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05F4B97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2E3925B" w14:textId="3132147D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4F72973C" w14:textId="597B22EF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78C5349D" w14:textId="77777777" w:rsidTr="00A43A8B">
        <w:tc>
          <w:tcPr>
            <w:tcW w:w="2254" w:type="dxa"/>
          </w:tcPr>
          <w:p w14:paraId="521058CB" w14:textId="0180221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82B4560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17.5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F1167B8" w14:textId="6948C5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9C4AA47" w14:textId="63F82242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5962BB03" w14:textId="77777777" w:rsidTr="00A43A8B">
        <w:tc>
          <w:tcPr>
            <w:tcW w:w="2254" w:type="dxa"/>
          </w:tcPr>
          <w:p w14:paraId="40806E89" w14:textId="2BA90654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A1D4F38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7174DBD3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2B222E9B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15684296" w14:textId="77777777" w:rsidTr="00A43A8B">
        <w:tc>
          <w:tcPr>
            <w:tcW w:w="2254" w:type="dxa"/>
          </w:tcPr>
          <w:p w14:paraId="3BAD3F9A" w14:textId="0E6497EA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006DC4CD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18.5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0E239563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0626B130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4043F460" w14:textId="77777777" w:rsidTr="00A43A8B">
        <w:tc>
          <w:tcPr>
            <w:tcW w:w="2254" w:type="dxa"/>
          </w:tcPr>
          <w:p w14:paraId="5BCF42E7" w14:textId="4424B15B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9468846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1E6BA3F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B83F467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2E8B95F5" w14:textId="77777777" w:rsidTr="00A43A8B">
        <w:tc>
          <w:tcPr>
            <w:tcW w:w="2254" w:type="dxa"/>
          </w:tcPr>
          <w:p w14:paraId="0A02E284" w14:textId="4EB4BAE0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BB89B0D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19.5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42104EE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1C71C0A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13AAE172" w14:textId="77777777" w:rsidTr="00A43A8B">
        <w:tc>
          <w:tcPr>
            <w:tcW w:w="2254" w:type="dxa"/>
          </w:tcPr>
          <w:p w14:paraId="3C04A82E" w14:textId="0671F833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9B4ADD4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437D4B92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8C90AAA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528761D1" w14:textId="77777777" w:rsidTr="00A43A8B">
        <w:tc>
          <w:tcPr>
            <w:tcW w:w="2254" w:type="dxa"/>
          </w:tcPr>
          <w:p w14:paraId="1D97830C" w14:textId="5D4B6151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588B126A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20.5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6A4E490B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58551159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35C5BAF0" w14:textId="77777777" w:rsidTr="00A43A8B">
        <w:tc>
          <w:tcPr>
            <w:tcW w:w="2254" w:type="dxa"/>
          </w:tcPr>
          <w:p w14:paraId="2EC06AA4" w14:textId="2FE14162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26C7D5A5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21.0</w:t>
            </w:r>
          </w:p>
        </w:tc>
        <w:tc>
          <w:tcPr>
            <w:tcW w:w="2254" w:type="dxa"/>
            <w:tcBorders>
              <w:left w:val="single" w:sz="12" w:space="0" w:color="9BBB59" w:themeColor="accent3"/>
            </w:tcBorders>
          </w:tcPr>
          <w:p w14:paraId="5B5BDA08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6DC83C7F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54B5A80B" w14:textId="77777777" w:rsidTr="00A43A8B">
        <w:tc>
          <w:tcPr>
            <w:tcW w:w="2254" w:type="dxa"/>
          </w:tcPr>
          <w:p w14:paraId="7DA16B1E" w14:textId="6F962816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34974740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21.5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4" w:space="0" w:color="auto"/>
            </w:tcBorders>
          </w:tcPr>
          <w:p w14:paraId="2A9524B7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36AE3861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  <w:tr w:rsidR="00E24BF2" w14:paraId="251E7449" w14:textId="77777777" w:rsidTr="00A43A8B">
        <w:tc>
          <w:tcPr>
            <w:tcW w:w="2254" w:type="dxa"/>
          </w:tcPr>
          <w:p w14:paraId="57FCA0C9" w14:textId="6E8CCBE0" w:rsidR="00E24BF2" w:rsidRPr="00914063" w:rsidRDefault="00FC4A83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2123" w:type="dxa"/>
            <w:tcBorders>
              <w:right w:val="single" w:sz="12" w:space="0" w:color="9BBB59" w:themeColor="accent3"/>
            </w:tcBorders>
          </w:tcPr>
          <w:p w14:paraId="11B1235A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  <w:t>22.0</w:t>
            </w:r>
          </w:p>
        </w:tc>
        <w:tc>
          <w:tcPr>
            <w:tcW w:w="2254" w:type="dxa"/>
            <w:tcBorders>
              <w:left w:val="single" w:sz="12" w:space="0" w:color="9BBB59" w:themeColor="accent3"/>
              <w:bottom w:val="single" w:sz="12" w:space="0" w:color="9BBB59" w:themeColor="accent3"/>
            </w:tcBorders>
          </w:tcPr>
          <w:p w14:paraId="53A5EF7D" w14:textId="77777777" w:rsidR="00E24BF2" w:rsidRPr="00914063" w:rsidRDefault="00E24BF2" w:rsidP="00A43A8B">
            <w:pPr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254" w:type="dxa"/>
          </w:tcPr>
          <w:p w14:paraId="1FE1664E" w14:textId="77777777" w:rsidR="00E24BF2" w:rsidRPr="00CD2219" w:rsidRDefault="00E24BF2" w:rsidP="00A43A8B">
            <w:pPr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es-ES"/>
              </w:rPr>
            </w:pPr>
          </w:p>
        </w:tc>
      </w:tr>
    </w:tbl>
    <w:p w14:paraId="26061F95" w14:textId="77777777" w:rsidR="00E24BF2" w:rsidRPr="00D2062B" w:rsidRDefault="00E24BF2" w:rsidP="00E2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53F64B5A" w14:textId="77777777" w:rsidR="00E24BF2" w:rsidRPr="00D2062B" w:rsidRDefault="00E24BF2" w:rsidP="00E24B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>-------------------------------------------</w:t>
      </w:r>
    </w:p>
    <w:p w14:paraId="2AB5ACB0" w14:textId="77777777" w:rsidR="00E24BF2" w:rsidRPr="00D2062B" w:rsidRDefault="00E24BF2" w:rsidP="00E24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Licda. Elsa Julia Roa</w:t>
      </w:r>
    </w:p>
    <w:p w14:paraId="43C71A26" w14:textId="00F6ED2A" w:rsidR="00914063" w:rsidRPr="00FC4A83" w:rsidRDefault="00E24BF2" w:rsidP="00FC4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D2062B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Enc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. De Farmacia</w:t>
      </w:r>
      <w:bookmarkStart w:id="0" w:name="_GoBack"/>
      <w:bookmarkEnd w:id="0"/>
    </w:p>
    <w:sectPr w:rsidR="00914063" w:rsidRPr="00FC4A83" w:rsidSect="00A64B57">
      <w:headerReference w:type="default" r:id="rId8"/>
      <w:footerReference w:type="default" r:id="rId9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F8BB8" w14:textId="77777777" w:rsidR="009B1A5D" w:rsidRDefault="009B1A5D" w:rsidP="00A64B57">
      <w:pPr>
        <w:spacing w:after="0" w:line="240" w:lineRule="auto"/>
      </w:pPr>
      <w:r>
        <w:separator/>
      </w:r>
    </w:p>
  </w:endnote>
  <w:endnote w:type="continuationSeparator" w:id="0">
    <w:p w14:paraId="2E27D647" w14:textId="77777777" w:rsidR="009B1A5D" w:rsidRDefault="009B1A5D" w:rsidP="00A6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CC2A7" w14:textId="77777777" w:rsidR="007978A8" w:rsidRPr="00F769EB" w:rsidRDefault="007978A8" w:rsidP="00A64B57">
    <w:pPr>
      <w:spacing w:after="0" w:line="240" w:lineRule="auto"/>
      <w:jc w:val="center"/>
      <w:rPr>
        <w:sz w:val="18"/>
        <w:szCs w:val="18"/>
      </w:rPr>
    </w:pPr>
    <w:r w:rsidRPr="00F769EB">
      <w:rPr>
        <w:sz w:val="18"/>
        <w:szCs w:val="18"/>
      </w:rPr>
      <w:t>Calle Federico Velázquez No.1, María Auxiliadora, Santo Domingo, D.N., Rep.</w:t>
    </w:r>
    <w:r>
      <w:rPr>
        <w:sz w:val="18"/>
        <w:szCs w:val="18"/>
      </w:rPr>
      <w:t xml:space="preserve"> </w:t>
    </w:r>
    <w:r w:rsidRPr="00F769EB">
      <w:rPr>
        <w:sz w:val="18"/>
        <w:szCs w:val="18"/>
      </w:rPr>
      <w:t>Dom., Tel.809-681-0080 / Fax.809-681-5580</w:t>
    </w:r>
  </w:p>
  <w:p w14:paraId="5904860A" w14:textId="77777777" w:rsidR="007978A8" w:rsidRPr="00F769EB" w:rsidRDefault="007978A8" w:rsidP="00A64B57">
    <w:pPr>
      <w:spacing w:after="0" w:line="240" w:lineRule="auto"/>
      <w:jc w:val="center"/>
      <w:rPr>
        <w:sz w:val="18"/>
        <w:szCs w:val="18"/>
        <w:lang w:val="en-US"/>
      </w:rPr>
    </w:pPr>
    <w:r w:rsidRPr="00F769EB">
      <w:rPr>
        <w:sz w:val="18"/>
        <w:szCs w:val="18"/>
        <w:lang w:val="en-US"/>
      </w:rPr>
      <w:t xml:space="preserve">Website: </w:t>
    </w:r>
    <w:hyperlink r:id="rId1" w:history="1">
      <w:r w:rsidRPr="00F769EB">
        <w:rPr>
          <w:rStyle w:val="Hipervnculo"/>
          <w:sz w:val="18"/>
          <w:szCs w:val="18"/>
          <w:lang w:val="en-US"/>
        </w:rPr>
        <w:t>www.cecanot.com.do</w:t>
      </w:r>
    </w:hyperlink>
    <w:r w:rsidRPr="00F769EB">
      <w:rPr>
        <w:sz w:val="18"/>
        <w:szCs w:val="18"/>
        <w:lang w:val="en-US"/>
      </w:rPr>
      <w:t xml:space="preserve"> / E-Mail: administrador@cecanot.com.do</w:t>
    </w:r>
  </w:p>
  <w:p w14:paraId="1D9713C3" w14:textId="77777777" w:rsidR="007978A8" w:rsidRPr="00A64B57" w:rsidRDefault="007978A8" w:rsidP="00A64B57">
    <w:pPr>
      <w:pStyle w:val="Piedep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E1234" w14:textId="77777777" w:rsidR="009B1A5D" w:rsidRDefault="009B1A5D" w:rsidP="00A64B57">
      <w:pPr>
        <w:spacing w:after="0" w:line="240" w:lineRule="auto"/>
      </w:pPr>
      <w:r>
        <w:separator/>
      </w:r>
    </w:p>
  </w:footnote>
  <w:footnote w:type="continuationSeparator" w:id="0">
    <w:p w14:paraId="4EAFEBD0" w14:textId="77777777" w:rsidR="009B1A5D" w:rsidRDefault="009B1A5D" w:rsidP="00A6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4A5C5" w14:textId="77777777" w:rsidR="007978A8" w:rsidRDefault="007978A8" w:rsidP="007D558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59954A37" wp14:editId="4F4D0FF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5080" b="6985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A6B98AE" wp14:editId="6CCD2C64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381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5F853B4" w14:textId="77777777" w:rsidR="007978A8" w:rsidRDefault="007978A8" w:rsidP="007D558A">
    <w:pPr>
      <w:pStyle w:val="Encabezado"/>
    </w:pPr>
  </w:p>
  <w:p w14:paraId="12AFF1C4" w14:textId="77777777" w:rsidR="007978A8" w:rsidRPr="0023567C" w:rsidRDefault="007978A8" w:rsidP="007D558A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02DAA9B9" w14:textId="77777777" w:rsidR="007978A8" w:rsidRDefault="007978A8" w:rsidP="007D558A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19ADD68E" w14:textId="77777777" w:rsidR="007978A8" w:rsidRPr="0023567C" w:rsidRDefault="007978A8" w:rsidP="007D558A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3D0CCFD8" w14:textId="77777777" w:rsidR="007978A8" w:rsidRPr="0023567C" w:rsidRDefault="007978A8" w:rsidP="007D558A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2F8E5C2C" w14:textId="2F1E0E30" w:rsidR="007978A8" w:rsidRPr="0023567C" w:rsidRDefault="007978A8" w:rsidP="007D558A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“Año de</w:t>
    </w:r>
    <w:r>
      <w:rPr>
        <w:rFonts w:ascii="Calibri" w:eastAsia="Calibri" w:hAnsi="Calibri" w:cs="Times New Roman"/>
        <w:b/>
        <w:lang w:val="es-DO"/>
      </w:rPr>
      <w:t xml:space="preserve"> la Consolidación de la Seguridad Alimentaria”</w:t>
    </w:r>
  </w:p>
  <w:p w14:paraId="0372E180" w14:textId="77777777" w:rsidR="007978A8" w:rsidRPr="00ED7BF2" w:rsidRDefault="007978A8" w:rsidP="00ED7BF2">
    <w:pPr>
      <w:pStyle w:val="Encabezado"/>
      <w:jc w:val="center"/>
      <w:rPr>
        <w:b/>
        <w:sz w:val="28"/>
        <w:szCs w:val="28"/>
      </w:rPr>
    </w:pPr>
  </w:p>
  <w:p w14:paraId="694192FC" w14:textId="77777777" w:rsidR="007978A8" w:rsidRDefault="007978A8" w:rsidP="00B8524A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8388E"/>
    <w:multiLevelType w:val="hybridMultilevel"/>
    <w:tmpl w:val="C22A7E5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F01B5"/>
    <w:multiLevelType w:val="hybridMultilevel"/>
    <w:tmpl w:val="432699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64B6"/>
    <w:multiLevelType w:val="hybridMultilevel"/>
    <w:tmpl w:val="D3CA6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6C35"/>
    <w:multiLevelType w:val="hybridMultilevel"/>
    <w:tmpl w:val="275674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B5A44"/>
    <w:multiLevelType w:val="hybridMultilevel"/>
    <w:tmpl w:val="010EE1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586E"/>
    <w:multiLevelType w:val="hybridMultilevel"/>
    <w:tmpl w:val="5F2CA2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C12D5"/>
    <w:multiLevelType w:val="hybridMultilevel"/>
    <w:tmpl w:val="25DCAC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4A"/>
    <w:rsid w:val="000206A4"/>
    <w:rsid w:val="0003447B"/>
    <w:rsid w:val="000360F8"/>
    <w:rsid w:val="00046F26"/>
    <w:rsid w:val="00050476"/>
    <w:rsid w:val="00050DE1"/>
    <w:rsid w:val="000571C6"/>
    <w:rsid w:val="00072FEF"/>
    <w:rsid w:val="000869E7"/>
    <w:rsid w:val="00087EFD"/>
    <w:rsid w:val="000939B7"/>
    <w:rsid w:val="000943FE"/>
    <w:rsid w:val="000962D2"/>
    <w:rsid w:val="000C3DA9"/>
    <w:rsid w:val="000F50E4"/>
    <w:rsid w:val="00107F22"/>
    <w:rsid w:val="001265C3"/>
    <w:rsid w:val="00162947"/>
    <w:rsid w:val="00172816"/>
    <w:rsid w:val="00176B1A"/>
    <w:rsid w:val="00184C93"/>
    <w:rsid w:val="00195A1F"/>
    <w:rsid w:val="001B0B89"/>
    <w:rsid w:val="001E6089"/>
    <w:rsid w:val="00233D0A"/>
    <w:rsid w:val="00235739"/>
    <w:rsid w:val="00241E41"/>
    <w:rsid w:val="002614D2"/>
    <w:rsid w:val="00265E57"/>
    <w:rsid w:val="00276531"/>
    <w:rsid w:val="002B00B5"/>
    <w:rsid w:val="002C3AE3"/>
    <w:rsid w:val="002D10D7"/>
    <w:rsid w:val="002D5836"/>
    <w:rsid w:val="002D6459"/>
    <w:rsid w:val="002D648E"/>
    <w:rsid w:val="002D67CB"/>
    <w:rsid w:val="002E4272"/>
    <w:rsid w:val="002E67E7"/>
    <w:rsid w:val="002F0471"/>
    <w:rsid w:val="002F17D6"/>
    <w:rsid w:val="002F3F01"/>
    <w:rsid w:val="00332C19"/>
    <w:rsid w:val="00332EF1"/>
    <w:rsid w:val="00354D1B"/>
    <w:rsid w:val="003968F2"/>
    <w:rsid w:val="003B4DD7"/>
    <w:rsid w:val="003D74E6"/>
    <w:rsid w:val="003E1EC4"/>
    <w:rsid w:val="003E2091"/>
    <w:rsid w:val="003E314A"/>
    <w:rsid w:val="003F2979"/>
    <w:rsid w:val="004001B5"/>
    <w:rsid w:val="004811B7"/>
    <w:rsid w:val="004936C7"/>
    <w:rsid w:val="004A2E59"/>
    <w:rsid w:val="004B7A31"/>
    <w:rsid w:val="004B7BCA"/>
    <w:rsid w:val="004C2898"/>
    <w:rsid w:val="004E0629"/>
    <w:rsid w:val="004E3B31"/>
    <w:rsid w:val="004E498F"/>
    <w:rsid w:val="005150A4"/>
    <w:rsid w:val="005153D7"/>
    <w:rsid w:val="0052391B"/>
    <w:rsid w:val="005344AE"/>
    <w:rsid w:val="00534619"/>
    <w:rsid w:val="00550B98"/>
    <w:rsid w:val="005576DB"/>
    <w:rsid w:val="0057312F"/>
    <w:rsid w:val="0057748F"/>
    <w:rsid w:val="005E74B8"/>
    <w:rsid w:val="005F077D"/>
    <w:rsid w:val="005F3917"/>
    <w:rsid w:val="00601115"/>
    <w:rsid w:val="00603041"/>
    <w:rsid w:val="006233A6"/>
    <w:rsid w:val="0063393D"/>
    <w:rsid w:val="006606A0"/>
    <w:rsid w:val="006856CB"/>
    <w:rsid w:val="006A6C53"/>
    <w:rsid w:val="006F5516"/>
    <w:rsid w:val="00704D43"/>
    <w:rsid w:val="007060E3"/>
    <w:rsid w:val="00710C71"/>
    <w:rsid w:val="00714779"/>
    <w:rsid w:val="00716F06"/>
    <w:rsid w:val="00740ECD"/>
    <w:rsid w:val="007438DF"/>
    <w:rsid w:val="007476D2"/>
    <w:rsid w:val="00775220"/>
    <w:rsid w:val="007978A8"/>
    <w:rsid w:val="007B4F38"/>
    <w:rsid w:val="007C61DD"/>
    <w:rsid w:val="007D558A"/>
    <w:rsid w:val="007E561A"/>
    <w:rsid w:val="007F23EC"/>
    <w:rsid w:val="007F2695"/>
    <w:rsid w:val="007F585C"/>
    <w:rsid w:val="008106B9"/>
    <w:rsid w:val="00810C34"/>
    <w:rsid w:val="00811E00"/>
    <w:rsid w:val="00840B89"/>
    <w:rsid w:val="00854198"/>
    <w:rsid w:val="00867071"/>
    <w:rsid w:val="00883C71"/>
    <w:rsid w:val="008A627F"/>
    <w:rsid w:val="008B36CF"/>
    <w:rsid w:val="008C573E"/>
    <w:rsid w:val="008D1FE3"/>
    <w:rsid w:val="008E10E5"/>
    <w:rsid w:val="0090295F"/>
    <w:rsid w:val="00905E67"/>
    <w:rsid w:val="00914063"/>
    <w:rsid w:val="00914EF4"/>
    <w:rsid w:val="00935E97"/>
    <w:rsid w:val="00956981"/>
    <w:rsid w:val="00963019"/>
    <w:rsid w:val="00970E64"/>
    <w:rsid w:val="00977A07"/>
    <w:rsid w:val="00993547"/>
    <w:rsid w:val="009B1A5D"/>
    <w:rsid w:val="00A1193F"/>
    <w:rsid w:val="00A2143F"/>
    <w:rsid w:val="00A23286"/>
    <w:rsid w:val="00A2490A"/>
    <w:rsid w:val="00A27372"/>
    <w:rsid w:val="00A37A1B"/>
    <w:rsid w:val="00A63F68"/>
    <w:rsid w:val="00A64B57"/>
    <w:rsid w:val="00A77F18"/>
    <w:rsid w:val="00A91B06"/>
    <w:rsid w:val="00AA494B"/>
    <w:rsid w:val="00AB7C14"/>
    <w:rsid w:val="00AE4099"/>
    <w:rsid w:val="00AE4B37"/>
    <w:rsid w:val="00AE62C8"/>
    <w:rsid w:val="00B0759C"/>
    <w:rsid w:val="00B225EE"/>
    <w:rsid w:val="00B235C6"/>
    <w:rsid w:val="00B36C0C"/>
    <w:rsid w:val="00B6680B"/>
    <w:rsid w:val="00B8524A"/>
    <w:rsid w:val="00B91FD1"/>
    <w:rsid w:val="00BB210F"/>
    <w:rsid w:val="00BB3E7B"/>
    <w:rsid w:val="00BB60F5"/>
    <w:rsid w:val="00BC2D5E"/>
    <w:rsid w:val="00BC5C49"/>
    <w:rsid w:val="00BD4604"/>
    <w:rsid w:val="00BE48A5"/>
    <w:rsid w:val="00BE62E5"/>
    <w:rsid w:val="00C02F2A"/>
    <w:rsid w:val="00C131F1"/>
    <w:rsid w:val="00C56F2D"/>
    <w:rsid w:val="00C77EA8"/>
    <w:rsid w:val="00CC61DE"/>
    <w:rsid w:val="00CC66BC"/>
    <w:rsid w:val="00CD2219"/>
    <w:rsid w:val="00D024CE"/>
    <w:rsid w:val="00D22417"/>
    <w:rsid w:val="00D55139"/>
    <w:rsid w:val="00D60ED0"/>
    <w:rsid w:val="00D73153"/>
    <w:rsid w:val="00D94549"/>
    <w:rsid w:val="00DE14F3"/>
    <w:rsid w:val="00DF64B1"/>
    <w:rsid w:val="00E01FF6"/>
    <w:rsid w:val="00E02DD1"/>
    <w:rsid w:val="00E0452A"/>
    <w:rsid w:val="00E24BF2"/>
    <w:rsid w:val="00E4214B"/>
    <w:rsid w:val="00E711DE"/>
    <w:rsid w:val="00E72BAA"/>
    <w:rsid w:val="00E85416"/>
    <w:rsid w:val="00E860C9"/>
    <w:rsid w:val="00E90DCF"/>
    <w:rsid w:val="00E97806"/>
    <w:rsid w:val="00EC12DD"/>
    <w:rsid w:val="00ED781B"/>
    <w:rsid w:val="00ED7BF2"/>
    <w:rsid w:val="00EE3F50"/>
    <w:rsid w:val="00F2097E"/>
    <w:rsid w:val="00F33864"/>
    <w:rsid w:val="00F44FE0"/>
    <w:rsid w:val="00F46E90"/>
    <w:rsid w:val="00F51065"/>
    <w:rsid w:val="00F5144D"/>
    <w:rsid w:val="00F769EB"/>
    <w:rsid w:val="00F82D0D"/>
    <w:rsid w:val="00F83967"/>
    <w:rsid w:val="00F90E47"/>
    <w:rsid w:val="00FA4A6D"/>
    <w:rsid w:val="00FB490C"/>
    <w:rsid w:val="00F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8C65D"/>
  <w15:docId w15:val="{E11A7AF3-2BDD-4F1E-A2F4-69B5F20E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6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4B57"/>
  </w:style>
  <w:style w:type="paragraph" w:styleId="Piedepgina">
    <w:name w:val="footer"/>
    <w:basedOn w:val="Normal"/>
    <w:link w:val="Piedepgina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B57"/>
  </w:style>
  <w:style w:type="paragraph" w:styleId="Textodeglobo">
    <w:name w:val="Balloon Text"/>
    <w:basedOn w:val="Normal"/>
    <w:link w:val="TextodegloboCar"/>
    <w:uiPriority w:val="99"/>
    <w:semiHidden/>
    <w:unhideWhenUsed/>
    <w:rsid w:val="00A6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B57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A64B57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A64B57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ED7BF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10D7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5576DB"/>
    <w:rPr>
      <w:i/>
      <w:iCs/>
    </w:rPr>
  </w:style>
  <w:style w:type="table" w:styleId="Tablaconcuadrcula">
    <w:name w:val="Table Grid"/>
    <w:basedOn w:val="Tablanormal"/>
    <w:uiPriority w:val="59"/>
    <w:rsid w:val="002F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438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oriano\Desktop\CECANOT_Timbrado_V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4BB2-DF6D-49ED-91C1-E42DDA29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CECANOT_Timbrado_V2</Template>
  <TotalTime>1</TotalTime>
  <Pages>7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Hospital CECANOT</Company>
  <LinksUpToDate>false</LinksUpToDate>
  <CharactersWithSpaces>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Dra.Mayra Soriano</dc:creator>
  <cp:lastModifiedBy>Farmacia CECANOT 2</cp:lastModifiedBy>
  <cp:revision>2</cp:revision>
  <cp:lastPrinted>2020-09-04T14:41:00Z</cp:lastPrinted>
  <dcterms:created xsi:type="dcterms:W3CDTF">2020-09-18T18:39:00Z</dcterms:created>
  <dcterms:modified xsi:type="dcterms:W3CDTF">2020-09-18T18:39:00Z</dcterms:modified>
</cp:coreProperties>
</file>